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911CE1" w14:textId="77777777" w:rsidR="00BF7F06" w:rsidRPr="004B25B5" w:rsidRDefault="00AB5DAA" w:rsidP="009E4AB7">
      <w:pPr>
        <w:rPr>
          <w:rFonts w:ascii="Calibri" w:hAnsi="Calibri" w:cs="Calibri"/>
          <w:b/>
          <w:bCs/>
          <w:sz w:val="26"/>
          <w:szCs w:val="26"/>
        </w:rPr>
      </w:pPr>
      <w:proofErr w:type="spellStart"/>
      <w:r>
        <w:rPr>
          <w:rFonts w:ascii="Calibri" w:hAnsi="Calibri" w:cs="Calibri"/>
          <w:b/>
          <w:bCs/>
          <w:sz w:val="26"/>
          <w:szCs w:val="26"/>
        </w:rPr>
        <w:t>Faves</w:t>
      </w:r>
      <w:proofErr w:type="spellEnd"/>
    </w:p>
    <w:p w14:paraId="320DC61F" w14:textId="77777777" w:rsidR="007A6325" w:rsidRPr="004B25B5" w:rsidRDefault="00AB5DAA" w:rsidP="009E4AB7">
      <w:pPr>
        <w:rPr>
          <w:rFonts w:ascii="Calibri" w:hAnsi="Calibri" w:cs="Calibri"/>
          <w:b/>
          <w:bCs/>
          <w:sz w:val="26"/>
          <w:szCs w:val="26"/>
        </w:rPr>
      </w:pPr>
      <w:r>
        <w:rPr>
          <w:rFonts w:ascii="Calibri" w:hAnsi="Calibri" w:cs="Calibri"/>
          <w:b/>
          <w:bCs/>
          <w:sz w:val="26"/>
          <w:szCs w:val="26"/>
        </w:rPr>
        <w:t>Love Matters</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sidR="002D6E0D">
        <w:rPr>
          <w:rFonts w:ascii="Calibri" w:hAnsi="Calibri" w:cs="Calibri"/>
          <w:b/>
          <w:bCs/>
          <w:sz w:val="26"/>
          <w:szCs w:val="26"/>
        </w:rPr>
        <w:t>2</w:t>
      </w:r>
      <w:r w:rsidR="00C01D01">
        <w:rPr>
          <w:rFonts w:ascii="Calibri" w:hAnsi="Calibri" w:cs="Calibri"/>
          <w:b/>
          <w:bCs/>
          <w:sz w:val="26"/>
          <w:szCs w:val="26"/>
        </w:rPr>
        <w:t xml:space="preserve"> of 3)</w:t>
      </w:r>
    </w:p>
    <w:p w14:paraId="557659B1" w14:textId="77777777" w:rsidR="007A6325" w:rsidRPr="004B25B5" w:rsidRDefault="002D6E0D" w:rsidP="009E4AB7">
      <w:pPr>
        <w:rPr>
          <w:rFonts w:ascii="Calibri" w:hAnsi="Calibri" w:cs="Calibri"/>
          <w:b/>
          <w:bCs/>
          <w:sz w:val="26"/>
          <w:szCs w:val="26"/>
        </w:rPr>
      </w:pPr>
      <w:r>
        <w:rPr>
          <w:rFonts w:ascii="Calibri" w:hAnsi="Calibri" w:cs="Calibri"/>
          <w:b/>
          <w:bCs/>
          <w:sz w:val="26"/>
          <w:szCs w:val="26"/>
        </w:rPr>
        <w:t>2 John 1:5-6</w:t>
      </w:r>
    </w:p>
    <w:p w14:paraId="385BD19D"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3585469B" w14:textId="77777777" w:rsidR="009E4AB7" w:rsidRPr="004B25B5" w:rsidRDefault="009E4AB7" w:rsidP="009E4AB7">
      <w:pPr>
        <w:rPr>
          <w:rFonts w:ascii="Calibri" w:hAnsi="Calibri" w:cs="Calibri"/>
          <w:b/>
          <w:bCs/>
          <w:sz w:val="26"/>
          <w:szCs w:val="26"/>
        </w:rPr>
      </w:pPr>
    </w:p>
    <w:p w14:paraId="54F28897" w14:textId="77777777" w:rsidR="002D6E0D" w:rsidRPr="002D6E0D" w:rsidRDefault="002D6E0D" w:rsidP="002D6E0D">
      <w:pPr>
        <w:spacing w:line="276" w:lineRule="auto"/>
        <w:rPr>
          <w:rFonts w:ascii="Calibri" w:hAnsi="Calibri"/>
        </w:rPr>
      </w:pPr>
      <w:r w:rsidRPr="002D6E0D">
        <w:rPr>
          <w:rFonts w:ascii="Calibri" w:hAnsi="Calibri"/>
        </w:rPr>
        <w:t xml:space="preserve">Love really matters. Doctors tell us that when a baby is first born, if it feels love and affection it affects the forming of the brain of that little infant. Scientific studies have shown us that being in love causes us to release endorphins and chemicals in the body that are healthy and good. It releases dopamine and adrenaline. Another study put out by </w:t>
      </w:r>
      <w:r w:rsidRPr="002D6E0D">
        <w:rPr>
          <w:rFonts w:ascii="Calibri" w:hAnsi="Calibri"/>
          <w:i/>
          <w:iCs/>
        </w:rPr>
        <w:t>Psychology Today</w:t>
      </w:r>
      <w:r w:rsidRPr="002D6E0D">
        <w:rPr>
          <w:rFonts w:ascii="Calibri" w:hAnsi="Calibri"/>
        </w:rPr>
        <w:t xml:space="preserve"> said that people who feel loved tend to live longer. One study even indicated that warding off mortality through loving relationships was more effective than quitting smoking and going to the gym and working out, if you can imagine that. Love really matters. It matters a whole lot. </w:t>
      </w:r>
    </w:p>
    <w:p w14:paraId="776EF25A" w14:textId="77777777" w:rsidR="002D6E0D" w:rsidRPr="002D6E0D" w:rsidRDefault="002D6E0D" w:rsidP="002D6E0D">
      <w:pPr>
        <w:spacing w:line="276" w:lineRule="auto"/>
        <w:rPr>
          <w:rFonts w:ascii="Calibri" w:hAnsi="Calibri"/>
        </w:rPr>
      </w:pPr>
    </w:p>
    <w:p w14:paraId="76545D4E" w14:textId="2A2AEF8D" w:rsidR="002D6E0D" w:rsidRPr="002D6E0D" w:rsidRDefault="002D6E0D" w:rsidP="002D6E0D">
      <w:pPr>
        <w:spacing w:line="276" w:lineRule="auto"/>
        <w:rPr>
          <w:rFonts w:ascii="Calibri" w:hAnsi="Calibri"/>
        </w:rPr>
      </w:pPr>
      <w:r w:rsidRPr="002D6E0D">
        <w:rPr>
          <w:rFonts w:ascii="Calibri" w:hAnsi="Calibri"/>
        </w:rPr>
        <w:t>It's no coincidence that Jesus spoke so much about the power of love. It's no coincidence that the New Testament and the Old Testament spoke so much about the power of love. I want to turn our attention today to 2 John 1</w:t>
      </w:r>
      <w:r w:rsidR="0075024A">
        <w:rPr>
          <w:rFonts w:ascii="Calibri" w:hAnsi="Calibri"/>
        </w:rPr>
        <w:t>:5-6</w:t>
      </w:r>
      <w:r w:rsidRPr="002D6E0D">
        <w:rPr>
          <w:rFonts w:ascii="Calibri" w:hAnsi="Calibri"/>
        </w:rPr>
        <w:t xml:space="preserve"> as we look at the power of love and why love matters so much. </w:t>
      </w:r>
    </w:p>
    <w:p w14:paraId="1D8C67DC" w14:textId="77777777" w:rsidR="002D6E0D" w:rsidRPr="002D6E0D" w:rsidRDefault="002D6E0D" w:rsidP="002D6E0D">
      <w:pPr>
        <w:spacing w:line="276" w:lineRule="auto"/>
        <w:rPr>
          <w:rFonts w:ascii="Calibri" w:hAnsi="Calibri"/>
        </w:rPr>
      </w:pPr>
    </w:p>
    <w:p w14:paraId="2E791367" w14:textId="77777777" w:rsidR="002D6E0D" w:rsidRPr="002D6E0D" w:rsidRDefault="002D6E0D" w:rsidP="002D6E0D">
      <w:pPr>
        <w:spacing w:line="276" w:lineRule="auto"/>
        <w:rPr>
          <w:rFonts w:ascii="Calibri" w:hAnsi="Calibri"/>
        </w:rPr>
      </w:pPr>
      <w:r w:rsidRPr="002D6E0D">
        <w:rPr>
          <w:rFonts w:ascii="Calibri" w:hAnsi="Calibri"/>
        </w:rPr>
        <w:t xml:space="preserve">“I was very glad to find some of your children walking in truth, in keeping with a command we have received from the </w:t>
      </w:r>
      <w:proofErr w:type="gramStart"/>
      <w:r w:rsidRPr="002D6E0D">
        <w:rPr>
          <w:rFonts w:ascii="Calibri" w:hAnsi="Calibri"/>
        </w:rPr>
        <w:t>Father</w:t>
      </w:r>
      <w:proofErr w:type="gramEnd"/>
      <w:r w:rsidRPr="002D6E0D">
        <w:rPr>
          <w:rFonts w:ascii="Calibri" w:hAnsi="Calibri"/>
        </w:rPr>
        <w:t>. So now I ask you, dear lady—not as if I were writing you a new command, but one we have had from the beginning—that we love one another. This is love: that we walk according to his commands. This is the command as you have heard it from the beginning: that you walk in love” (2 John 1:4-6). </w:t>
      </w:r>
    </w:p>
    <w:p w14:paraId="75EA1DE6" w14:textId="77777777" w:rsidR="002D6E0D" w:rsidRPr="002D6E0D" w:rsidRDefault="002D6E0D" w:rsidP="002D6E0D">
      <w:pPr>
        <w:spacing w:line="276" w:lineRule="auto"/>
        <w:rPr>
          <w:rFonts w:ascii="Calibri" w:hAnsi="Calibri"/>
        </w:rPr>
      </w:pPr>
    </w:p>
    <w:p w14:paraId="3189E556" w14:textId="77777777" w:rsidR="002D6E0D" w:rsidRPr="002D6E0D" w:rsidRDefault="002D6E0D" w:rsidP="002D6E0D">
      <w:pPr>
        <w:spacing w:line="276" w:lineRule="auto"/>
        <w:rPr>
          <w:rFonts w:ascii="Calibri" w:hAnsi="Calibri"/>
        </w:rPr>
      </w:pPr>
      <w:r w:rsidRPr="002D6E0D">
        <w:rPr>
          <w:rFonts w:ascii="Calibri" w:hAnsi="Calibri"/>
        </w:rPr>
        <w:t xml:space="preserve">“That you walk in love.” Now, I don't think I have to convince you that we need more love in the world. </w:t>
      </w:r>
    </w:p>
    <w:p w14:paraId="122FD38F" w14:textId="77777777" w:rsidR="002D6E0D" w:rsidRPr="002D6E0D" w:rsidRDefault="002D6E0D" w:rsidP="002D6E0D">
      <w:pPr>
        <w:spacing w:line="276" w:lineRule="auto"/>
        <w:rPr>
          <w:rFonts w:ascii="Calibri" w:hAnsi="Calibri"/>
        </w:rPr>
      </w:pPr>
    </w:p>
    <w:p w14:paraId="4FD3DB15" w14:textId="77777777" w:rsidR="002D6E0D" w:rsidRPr="002D6E0D" w:rsidRDefault="002D6E0D" w:rsidP="002D6E0D">
      <w:pPr>
        <w:spacing w:line="276" w:lineRule="auto"/>
        <w:rPr>
          <w:rFonts w:ascii="Calibri" w:hAnsi="Calibri"/>
        </w:rPr>
      </w:pPr>
      <w:r w:rsidRPr="002D6E0D">
        <w:rPr>
          <w:rFonts w:ascii="Calibri" w:hAnsi="Calibri"/>
        </w:rPr>
        <w:t xml:space="preserve">I got an email from my son's basketball league a couple of weeks ago. It said that one of the referees had been punched by one of the parents that disagreed with some of his calls. Now you can just imagine this. The referee misses some calls. One of the dads loses his cool, goes over and punches him in the middle of the game. That's pretty sad, isn't it? Pretty bad. I did think about punching that referee one time, but… Just kidding. </w:t>
      </w:r>
    </w:p>
    <w:p w14:paraId="0D888F12" w14:textId="77777777" w:rsidR="002D6E0D" w:rsidRPr="002D6E0D" w:rsidRDefault="002D6E0D" w:rsidP="002D6E0D">
      <w:pPr>
        <w:spacing w:line="276" w:lineRule="auto"/>
        <w:rPr>
          <w:rFonts w:ascii="Calibri" w:hAnsi="Calibri"/>
        </w:rPr>
      </w:pPr>
    </w:p>
    <w:p w14:paraId="4AE5623B" w14:textId="77777777" w:rsidR="002D6E0D" w:rsidRPr="002D6E0D" w:rsidRDefault="002D6E0D" w:rsidP="002D6E0D">
      <w:pPr>
        <w:spacing w:line="276" w:lineRule="auto"/>
        <w:rPr>
          <w:rFonts w:ascii="Calibri" w:hAnsi="Calibri"/>
        </w:rPr>
      </w:pPr>
      <w:r w:rsidRPr="002D6E0D">
        <w:rPr>
          <w:rFonts w:ascii="Calibri" w:hAnsi="Calibri"/>
        </w:rPr>
        <w:t xml:space="preserve">Do we really want to live in a world without love? We have to have love for the world to go around. Instead, we live in a time where there just seems to be so much hostility and so much hate and so much animosity. We need love. </w:t>
      </w:r>
    </w:p>
    <w:p w14:paraId="5CF65037" w14:textId="77777777" w:rsidR="002D6E0D" w:rsidRPr="002D6E0D" w:rsidRDefault="002D6E0D" w:rsidP="002D6E0D">
      <w:pPr>
        <w:spacing w:line="276" w:lineRule="auto"/>
        <w:rPr>
          <w:rFonts w:ascii="Calibri" w:hAnsi="Calibri"/>
        </w:rPr>
      </w:pPr>
    </w:p>
    <w:p w14:paraId="70704590" w14:textId="2D3E4DC7" w:rsidR="002D6E0D" w:rsidRPr="002D6E0D" w:rsidRDefault="002D6E0D" w:rsidP="002D6E0D">
      <w:pPr>
        <w:spacing w:line="276" w:lineRule="auto"/>
        <w:rPr>
          <w:rFonts w:ascii="Calibri" w:hAnsi="Calibri"/>
        </w:rPr>
      </w:pPr>
      <w:r w:rsidRPr="002D6E0D">
        <w:rPr>
          <w:rFonts w:ascii="Calibri" w:hAnsi="Calibri"/>
        </w:rPr>
        <w:lastRenderedPageBreak/>
        <w:t xml:space="preserve">Now, I love 2 John. One of the themes of this letter is love. John was one of the disciples. He was one of the Twelve. He was probably Jesus' best friend because he's referred to in the Bible as “the one whom Jesus loved.” So out of all the Twelve, Jesus enjoyed John the most. The life message of John is love one another. If you read the Gospel of John, he's always talking about love. If you read the epistles of John, (1, 2, and 3 John), love is the central theme. </w:t>
      </w:r>
      <w:r w:rsidR="0075024A">
        <w:rPr>
          <w:rFonts w:ascii="Calibri" w:hAnsi="Calibri"/>
        </w:rPr>
        <w:t>T</w:t>
      </w:r>
      <w:r w:rsidRPr="002D6E0D">
        <w:rPr>
          <w:rFonts w:ascii="Calibri" w:hAnsi="Calibri"/>
        </w:rPr>
        <w:t xml:space="preserve">his is coming from the heart of Jesus through Jesus's best friend. </w:t>
      </w:r>
    </w:p>
    <w:p w14:paraId="1E29A19F" w14:textId="77777777" w:rsidR="002D6E0D" w:rsidRPr="002D6E0D" w:rsidRDefault="002D6E0D" w:rsidP="002D6E0D">
      <w:pPr>
        <w:spacing w:line="276" w:lineRule="auto"/>
        <w:rPr>
          <w:rFonts w:ascii="Calibri" w:hAnsi="Calibri"/>
        </w:rPr>
      </w:pPr>
    </w:p>
    <w:p w14:paraId="3E2A116D" w14:textId="77777777" w:rsidR="002D6E0D" w:rsidRPr="002D6E0D" w:rsidRDefault="002D6E0D" w:rsidP="002D6E0D">
      <w:pPr>
        <w:spacing w:line="276" w:lineRule="auto"/>
        <w:rPr>
          <w:rFonts w:ascii="Calibri" w:hAnsi="Calibri"/>
        </w:rPr>
      </w:pPr>
      <w:r w:rsidRPr="002D6E0D">
        <w:rPr>
          <w:rFonts w:ascii="Calibri" w:hAnsi="Calibri"/>
        </w:rPr>
        <w:t xml:space="preserve">2 John is the shortest book of the Bible. It's got thirteen verses. It’s almost so short that it's kind of hard to find in the Bible. Because it's such a small book of the Bible. But it's written from this eyewitness of the Lord Jesus and probably Jesus’ most intimate associate, John the apostle. Love is the theme. </w:t>
      </w:r>
    </w:p>
    <w:p w14:paraId="6EEB5311" w14:textId="77777777" w:rsidR="002D6E0D" w:rsidRPr="002D6E0D" w:rsidRDefault="002D6E0D" w:rsidP="002D6E0D">
      <w:pPr>
        <w:spacing w:line="276" w:lineRule="auto"/>
        <w:rPr>
          <w:rFonts w:ascii="Calibri" w:hAnsi="Calibri"/>
        </w:rPr>
      </w:pPr>
    </w:p>
    <w:p w14:paraId="54DEB686" w14:textId="33E68595" w:rsidR="002D6E0D" w:rsidRPr="002D6E0D" w:rsidRDefault="002D6E0D" w:rsidP="002D6E0D">
      <w:pPr>
        <w:spacing w:line="276" w:lineRule="auto"/>
        <w:rPr>
          <w:rFonts w:ascii="Calibri" w:hAnsi="Calibri"/>
        </w:rPr>
      </w:pPr>
      <w:r w:rsidRPr="002D6E0D">
        <w:rPr>
          <w:rFonts w:ascii="Calibri" w:hAnsi="Calibri"/>
        </w:rPr>
        <w:t xml:space="preserve">Love is the thing that makes the Christian gospel different from every other religion in the world. Most religions are based on legalism. </w:t>
      </w:r>
      <w:r w:rsidR="0075024A">
        <w:rPr>
          <w:rFonts w:ascii="Calibri" w:hAnsi="Calibri"/>
        </w:rPr>
        <w:t>I</w:t>
      </w:r>
      <w:r w:rsidRPr="002D6E0D">
        <w:rPr>
          <w:rFonts w:ascii="Calibri" w:hAnsi="Calibri"/>
        </w:rPr>
        <w:t xml:space="preserve">n Buddhism, it's the eightfold path. If you do these things, then these things will happen. In Judaism, it's the keeping of the Ten Commandments. In Islam, it's keeping the five pillars of Islam. </w:t>
      </w:r>
      <w:r w:rsidR="0075024A">
        <w:rPr>
          <w:rFonts w:ascii="Calibri" w:hAnsi="Calibri"/>
        </w:rPr>
        <w:t>I</w:t>
      </w:r>
      <w:r w:rsidRPr="002D6E0D">
        <w:rPr>
          <w:rFonts w:ascii="Calibri" w:hAnsi="Calibri"/>
        </w:rPr>
        <w:t xml:space="preserve">f you look at the world's religions, most of the orientation is on performance and doing and achieving. But the Christian message is different because it centers around something that is so unique, and that is the power of love. The gospel is the message of love. </w:t>
      </w:r>
    </w:p>
    <w:p w14:paraId="7F0D1C8D" w14:textId="77777777" w:rsidR="002D6E0D" w:rsidRPr="002D6E0D" w:rsidRDefault="002D6E0D" w:rsidP="002D6E0D">
      <w:pPr>
        <w:spacing w:line="276" w:lineRule="auto"/>
        <w:rPr>
          <w:rFonts w:ascii="Calibri" w:hAnsi="Calibri"/>
        </w:rPr>
      </w:pPr>
    </w:p>
    <w:p w14:paraId="350D4050" w14:textId="745FADE1" w:rsidR="002D6E0D" w:rsidRPr="002D6E0D" w:rsidRDefault="008D62AC" w:rsidP="002D6E0D">
      <w:pPr>
        <w:spacing w:line="276" w:lineRule="auto"/>
        <w:rPr>
          <w:rFonts w:ascii="Calibri" w:hAnsi="Calibri"/>
        </w:rPr>
      </w:pPr>
      <w:r>
        <w:rPr>
          <w:rFonts w:ascii="Calibri" w:hAnsi="Calibri"/>
        </w:rPr>
        <w:t>L</w:t>
      </w:r>
      <w:r w:rsidR="002D6E0D" w:rsidRPr="002D6E0D">
        <w:rPr>
          <w:rFonts w:ascii="Calibri" w:hAnsi="Calibri"/>
        </w:rPr>
        <w:t xml:space="preserve">et's break this down a little bit today. Let's talk about why love matters. </w:t>
      </w:r>
    </w:p>
    <w:p w14:paraId="586916E6" w14:textId="77777777" w:rsidR="002D6E0D" w:rsidRPr="002D6E0D" w:rsidRDefault="002D6E0D" w:rsidP="002D6E0D">
      <w:pPr>
        <w:spacing w:line="276" w:lineRule="auto"/>
        <w:rPr>
          <w:rFonts w:ascii="Calibri" w:hAnsi="Calibri"/>
        </w:rPr>
      </w:pPr>
    </w:p>
    <w:p w14:paraId="52A06D97" w14:textId="77777777" w:rsidR="002D6E0D" w:rsidRPr="002D6E0D" w:rsidRDefault="002D6E0D" w:rsidP="002D6E0D">
      <w:pPr>
        <w:spacing w:line="276" w:lineRule="auto"/>
        <w:rPr>
          <w:rFonts w:ascii="Calibri" w:hAnsi="Calibri"/>
          <w:b/>
          <w:bCs/>
        </w:rPr>
      </w:pPr>
      <w:r w:rsidRPr="002D6E0D">
        <w:rPr>
          <w:rFonts w:ascii="Calibri" w:hAnsi="Calibri"/>
          <w:b/>
          <w:bCs/>
        </w:rPr>
        <w:t>1. I should never grow tired of love.</w:t>
      </w:r>
    </w:p>
    <w:p w14:paraId="6F99133E" w14:textId="77777777" w:rsidR="002D6E0D" w:rsidRPr="002D6E0D" w:rsidRDefault="002D6E0D" w:rsidP="002D6E0D">
      <w:pPr>
        <w:spacing w:line="276" w:lineRule="auto"/>
        <w:rPr>
          <w:rFonts w:ascii="Calibri" w:hAnsi="Calibri"/>
        </w:rPr>
      </w:pPr>
    </w:p>
    <w:p w14:paraId="5E84261C" w14:textId="77777777" w:rsidR="002D6E0D" w:rsidRPr="002D6E0D" w:rsidRDefault="002D6E0D" w:rsidP="002D6E0D">
      <w:pPr>
        <w:spacing w:line="276" w:lineRule="auto"/>
        <w:rPr>
          <w:rFonts w:ascii="Calibri" w:hAnsi="Calibri"/>
        </w:rPr>
      </w:pPr>
      <w:r w:rsidRPr="002D6E0D">
        <w:rPr>
          <w:rFonts w:ascii="Calibri" w:hAnsi="Calibri"/>
        </w:rPr>
        <w:t>Now this is where John writes, “So now I ask you, dear lady—not as if I were writing you a new command, but one we have had from the beginning—that we love one another” (2 John 1:5).</w:t>
      </w:r>
      <w:r w:rsidRPr="002D6E0D">
        <w:rPr>
          <w:rFonts w:ascii="Calibri" w:hAnsi="Calibri"/>
        </w:rPr>
        <w:br/>
      </w:r>
    </w:p>
    <w:p w14:paraId="0EB6F24A" w14:textId="77777777" w:rsidR="002D6E0D" w:rsidRPr="002D6E0D" w:rsidRDefault="002D6E0D" w:rsidP="002D6E0D">
      <w:pPr>
        <w:spacing w:line="276" w:lineRule="auto"/>
        <w:rPr>
          <w:rFonts w:ascii="Calibri" w:hAnsi="Calibri"/>
        </w:rPr>
      </w:pPr>
      <w:r w:rsidRPr="002D6E0D">
        <w:rPr>
          <w:rFonts w:ascii="Calibri" w:hAnsi="Calibri"/>
        </w:rPr>
        <w:t xml:space="preserve">He says, “This is not a new command. This is old school. This has been the standard all along. Let me just remind you about it. Love has never gone out of style. Love never gets old.” This is what's so amazing about love is that love transcends generations. It transcends cultures. It transcends types of people. It transcends genders. Everyone needs love. People in the biblical world needed love and people in the 21st century need love. That has absolutely never changed. This is why God has put such a premium and such a focus on the power of love, and why we should never allow love to get old. </w:t>
      </w:r>
    </w:p>
    <w:p w14:paraId="1B79CCDD" w14:textId="77777777" w:rsidR="002D6E0D" w:rsidRPr="002D6E0D" w:rsidRDefault="002D6E0D" w:rsidP="002D6E0D">
      <w:pPr>
        <w:spacing w:line="276" w:lineRule="auto"/>
        <w:rPr>
          <w:rFonts w:ascii="Calibri" w:hAnsi="Calibri"/>
        </w:rPr>
      </w:pPr>
    </w:p>
    <w:p w14:paraId="2AB4F4CE" w14:textId="77777777" w:rsidR="002D6E0D" w:rsidRPr="002D6E0D" w:rsidRDefault="002D6E0D" w:rsidP="002D6E0D">
      <w:pPr>
        <w:spacing w:line="276" w:lineRule="auto"/>
        <w:rPr>
          <w:rFonts w:ascii="Calibri" w:hAnsi="Calibri"/>
        </w:rPr>
      </w:pPr>
      <w:r w:rsidRPr="002D6E0D">
        <w:rPr>
          <w:rFonts w:ascii="Calibri" w:hAnsi="Calibri"/>
        </w:rPr>
        <w:t xml:space="preserve">Do we want to be in a culture where people are crabby? Do people ever say, “Love is overrated”? No. We recognize the need for love. </w:t>
      </w:r>
    </w:p>
    <w:p w14:paraId="7B20575A" w14:textId="77777777" w:rsidR="002D6E0D" w:rsidRPr="002D6E0D" w:rsidRDefault="002D6E0D" w:rsidP="002D6E0D">
      <w:pPr>
        <w:spacing w:line="276" w:lineRule="auto"/>
        <w:rPr>
          <w:rFonts w:ascii="Calibri" w:hAnsi="Calibri"/>
        </w:rPr>
      </w:pPr>
    </w:p>
    <w:p w14:paraId="22C413B4" w14:textId="77777777" w:rsidR="002D6E0D" w:rsidRPr="002D6E0D" w:rsidRDefault="002D6E0D" w:rsidP="002D6E0D">
      <w:pPr>
        <w:spacing w:line="276" w:lineRule="auto"/>
        <w:rPr>
          <w:rFonts w:ascii="Calibri" w:hAnsi="Calibri"/>
        </w:rPr>
      </w:pPr>
      <w:r w:rsidRPr="002D6E0D">
        <w:rPr>
          <w:rFonts w:ascii="Calibri" w:hAnsi="Calibri"/>
        </w:rPr>
        <w:t xml:space="preserve">So many things get old, don't they? We see fads come and go. I was thinking about some of the great fads from the 1990s. Giga pets. Did anybody have a giga pet in the 90s? Those things were awesome. Digital pets. You had to feed them and take them to the bathroom. </w:t>
      </w:r>
    </w:p>
    <w:p w14:paraId="5734AB8B" w14:textId="77777777" w:rsidR="002D6E0D" w:rsidRPr="002D6E0D" w:rsidRDefault="002D6E0D" w:rsidP="002D6E0D">
      <w:pPr>
        <w:spacing w:line="276" w:lineRule="auto"/>
        <w:rPr>
          <w:rFonts w:ascii="Calibri" w:hAnsi="Calibri"/>
        </w:rPr>
      </w:pPr>
    </w:p>
    <w:p w14:paraId="1AA5D475" w14:textId="0721068F" w:rsidR="002D6E0D" w:rsidRPr="002D6E0D" w:rsidRDefault="002D6E0D" w:rsidP="002D6E0D">
      <w:pPr>
        <w:spacing w:line="276" w:lineRule="auto"/>
        <w:rPr>
          <w:rFonts w:ascii="Calibri" w:hAnsi="Calibri"/>
        </w:rPr>
      </w:pPr>
      <w:r w:rsidRPr="002D6E0D">
        <w:rPr>
          <w:rFonts w:ascii="Calibri" w:hAnsi="Calibri"/>
        </w:rPr>
        <w:t xml:space="preserve">The clothes that you wear. Mom jeans were huge in the 90s. I've been told mom jeans have made a comeback. Is that true? We have a little saying in our household: If you keep your clothes long enough, they come back into style. With my favorite clothes, Gena’s like, “We got to get rid of that, Ryan. That's twenty years ago.” I'm like, “No, no, no. If you keep it long enough, it's coming back.” And then you don't have to go shopping again. </w:t>
      </w:r>
    </w:p>
    <w:p w14:paraId="66D441A0" w14:textId="77777777" w:rsidR="002D6E0D" w:rsidRPr="002D6E0D" w:rsidRDefault="002D6E0D" w:rsidP="002D6E0D">
      <w:pPr>
        <w:spacing w:line="276" w:lineRule="auto"/>
        <w:rPr>
          <w:rFonts w:ascii="Calibri" w:hAnsi="Calibri"/>
        </w:rPr>
      </w:pPr>
    </w:p>
    <w:p w14:paraId="77E68F02" w14:textId="77777777" w:rsidR="002D6E0D" w:rsidRPr="002D6E0D" w:rsidRDefault="002D6E0D" w:rsidP="002D6E0D">
      <w:pPr>
        <w:spacing w:line="276" w:lineRule="auto"/>
        <w:rPr>
          <w:rFonts w:ascii="Calibri" w:hAnsi="Calibri"/>
        </w:rPr>
      </w:pPr>
      <w:r w:rsidRPr="002D6E0D">
        <w:rPr>
          <w:rFonts w:ascii="Calibri" w:hAnsi="Calibri"/>
        </w:rPr>
        <w:t xml:space="preserve">Things are changing. The running man dance was another great 90s invention. I will not illustrate that for you. </w:t>
      </w:r>
    </w:p>
    <w:p w14:paraId="6309318A" w14:textId="77777777" w:rsidR="002D6E0D" w:rsidRPr="002D6E0D" w:rsidRDefault="002D6E0D" w:rsidP="002D6E0D">
      <w:pPr>
        <w:spacing w:line="276" w:lineRule="auto"/>
        <w:rPr>
          <w:rFonts w:ascii="Calibri" w:hAnsi="Calibri"/>
        </w:rPr>
      </w:pPr>
    </w:p>
    <w:p w14:paraId="72BE7809" w14:textId="77777777" w:rsidR="002D6E0D" w:rsidRPr="002D6E0D" w:rsidRDefault="002D6E0D" w:rsidP="002D6E0D">
      <w:pPr>
        <w:spacing w:line="276" w:lineRule="auto"/>
        <w:rPr>
          <w:rFonts w:ascii="Calibri" w:hAnsi="Calibri"/>
        </w:rPr>
      </w:pPr>
      <w:r w:rsidRPr="002D6E0D">
        <w:rPr>
          <w:rFonts w:ascii="Calibri" w:hAnsi="Calibri"/>
        </w:rPr>
        <w:t xml:space="preserve">The Rachel haircut. How many of us had the Rachel from </w:t>
      </w:r>
      <w:r w:rsidRPr="002D6E0D">
        <w:rPr>
          <w:rFonts w:ascii="Calibri" w:hAnsi="Calibri"/>
          <w:i/>
          <w:iCs/>
        </w:rPr>
        <w:t>Friends</w:t>
      </w:r>
      <w:r w:rsidRPr="002D6E0D">
        <w:rPr>
          <w:rFonts w:ascii="Calibri" w:hAnsi="Calibri"/>
        </w:rPr>
        <w:t xml:space="preserve"> haircut in the 90s? Come on, everybody. </w:t>
      </w:r>
      <w:r w:rsidR="002D48A8">
        <w:rPr>
          <w:rFonts w:ascii="Calibri" w:hAnsi="Calibri"/>
        </w:rPr>
        <w:t>This</w:t>
      </w:r>
      <w:r w:rsidRPr="002D6E0D">
        <w:rPr>
          <w:rFonts w:ascii="Calibri" w:hAnsi="Calibri"/>
        </w:rPr>
        <w:t xml:space="preserve"> is weak. You guys know you had a Rachel haircut. Things come and go. </w:t>
      </w:r>
    </w:p>
    <w:p w14:paraId="100FE99C" w14:textId="77777777" w:rsidR="002D6E0D" w:rsidRPr="002D6E0D" w:rsidRDefault="002D6E0D" w:rsidP="002D6E0D">
      <w:pPr>
        <w:spacing w:line="276" w:lineRule="auto"/>
        <w:rPr>
          <w:rFonts w:ascii="Calibri" w:hAnsi="Calibri"/>
        </w:rPr>
      </w:pPr>
    </w:p>
    <w:p w14:paraId="4D81AE5C" w14:textId="77777777" w:rsidR="002D6E0D" w:rsidRPr="002D6E0D" w:rsidRDefault="002D6E0D" w:rsidP="002D6E0D">
      <w:pPr>
        <w:spacing w:line="276" w:lineRule="auto"/>
        <w:rPr>
          <w:rFonts w:ascii="Calibri" w:hAnsi="Calibri"/>
        </w:rPr>
      </w:pPr>
      <w:r w:rsidRPr="002D6E0D">
        <w:rPr>
          <w:rFonts w:ascii="Calibri" w:hAnsi="Calibri"/>
        </w:rPr>
        <w:t xml:space="preserve">And then the 2000s came around. We had flip phones. Whoa. I used to love to just flip my phone open. I just thought that was so cool. </w:t>
      </w:r>
    </w:p>
    <w:p w14:paraId="030ACB1A" w14:textId="77777777" w:rsidR="002D6E0D" w:rsidRPr="002D6E0D" w:rsidRDefault="002D6E0D" w:rsidP="002D6E0D">
      <w:pPr>
        <w:spacing w:line="276" w:lineRule="auto"/>
        <w:rPr>
          <w:rFonts w:ascii="Calibri" w:hAnsi="Calibri"/>
        </w:rPr>
      </w:pPr>
    </w:p>
    <w:p w14:paraId="501E6974" w14:textId="77777777" w:rsidR="002D6E0D" w:rsidRPr="002D6E0D" w:rsidRDefault="002D6E0D" w:rsidP="002D6E0D">
      <w:pPr>
        <w:spacing w:line="276" w:lineRule="auto"/>
        <w:rPr>
          <w:rFonts w:ascii="Calibri" w:hAnsi="Calibri"/>
        </w:rPr>
      </w:pPr>
      <w:r w:rsidRPr="002D6E0D">
        <w:rPr>
          <w:rFonts w:ascii="Calibri" w:hAnsi="Calibri"/>
        </w:rPr>
        <w:t xml:space="preserve">The Atkins diet was big in the 2000s. Anybody Atkins diet? Love that. </w:t>
      </w:r>
    </w:p>
    <w:p w14:paraId="39C06C26" w14:textId="77777777" w:rsidR="002D6E0D" w:rsidRPr="002D6E0D" w:rsidRDefault="002D6E0D" w:rsidP="002D6E0D">
      <w:pPr>
        <w:spacing w:line="276" w:lineRule="auto"/>
        <w:rPr>
          <w:rFonts w:ascii="Calibri" w:hAnsi="Calibri"/>
        </w:rPr>
      </w:pPr>
    </w:p>
    <w:p w14:paraId="2601B297" w14:textId="77777777" w:rsidR="002D6E0D" w:rsidRPr="002D6E0D" w:rsidRDefault="002D6E0D" w:rsidP="002D6E0D">
      <w:pPr>
        <w:spacing w:line="276" w:lineRule="auto"/>
        <w:rPr>
          <w:rFonts w:ascii="Calibri" w:hAnsi="Calibri"/>
        </w:rPr>
      </w:pPr>
      <w:r w:rsidRPr="002D6E0D">
        <w:rPr>
          <w:rFonts w:ascii="Calibri" w:hAnsi="Calibri"/>
          <w:i/>
          <w:iCs/>
        </w:rPr>
        <w:t>Napoleon Dynamite.</w:t>
      </w:r>
      <w:r w:rsidRPr="002D6E0D">
        <w:rPr>
          <w:rFonts w:ascii="Calibri" w:hAnsi="Calibri"/>
        </w:rPr>
        <w:t xml:space="preserve"> </w:t>
      </w:r>
    </w:p>
    <w:p w14:paraId="2A2D1AF5" w14:textId="77777777" w:rsidR="002D6E0D" w:rsidRPr="002D6E0D" w:rsidRDefault="002D6E0D" w:rsidP="002D6E0D">
      <w:pPr>
        <w:spacing w:line="276" w:lineRule="auto"/>
        <w:rPr>
          <w:rFonts w:ascii="Calibri" w:hAnsi="Calibri"/>
        </w:rPr>
      </w:pPr>
    </w:p>
    <w:p w14:paraId="1F6FE327" w14:textId="065BC770" w:rsidR="002D6E0D" w:rsidRPr="002D6E0D" w:rsidRDefault="002D6E0D" w:rsidP="002D6E0D">
      <w:pPr>
        <w:spacing w:line="276" w:lineRule="auto"/>
        <w:rPr>
          <w:rFonts w:ascii="Calibri" w:hAnsi="Calibri"/>
        </w:rPr>
      </w:pPr>
      <w:r w:rsidRPr="002D6E0D">
        <w:rPr>
          <w:rFonts w:ascii="Calibri" w:hAnsi="Calibri"/>
        </w:rPr>
        <w:t xml:space="preserve">How about like TV shows that you watch and the first season is amazing, then the second season is okay, but by the time it gets the fifth season it just gets plain weird. You find out that everybody was an alien and you're like, “Okay, this </w:t>
      </w:r>
      <w:r w:rsidR="0075024A">
        <w:rPr>
          <w:rFonts w:ascii="Calibri" w:hAnsi="Calibri"/>
        </w:rPr>
        <w:t>is</w:t>
      </w:r>
      <w:r w:rsidRPr="002D6E0D">
        <w:rPr>
          <w:rFonts w:ascii="Calibri" w:hAnsi="Calibri"/>
        </w:rPr>
        <w:t xml:space="preserve"> too odd. It just went a whole other direction.” </w:t>
      </w:r>
    </w:p>
    <w:p w14:paraId="226A00D9" w14:textId="77777777" w:rsidR="002D6E0D" w:rsidRPr="002D6E0D" w:rsidRDefault="002D6E0D" w:rsidP="002D6E0D">
      <w:pPr>
        <w:spacing w:line="276" w:lineRule="auto"/>
        <w:rPr>
          <w:rFonts w:ascii="Calibri" w:hAnsi="Calibri"/>
        </w:rPr>
      </w:pPr>
    </w:p>
    <w:p w14:paraId="57AF48B7" w14:textId="77777777" w:rsidR="002D6E0D" w:rsidRPr="002D6E0D" w:rsidRDefault="002D6E0D" w:rsidP="002D6E0D">
      <w:pPr>
        <w:spacing w:line="276" w:lineRule="auto"/>
        <w:rPr>
          <w:rFonts w:ascii="Calibri" w:hAnsi="Calibri"/>
        </w:rPr>
      </w:pPr>
      <w:r w:rsidRPr="002D6E0D">
        <w:rPr>
          <w:rFonts w:ascii="Calibri" w:hAnsi="Calibri"/>
        </w:rPr>
        <w:t xml:space="preserve">When John is talking about love, he's saying that love never goes out of style. Love never gets old. Love is always fresh. Love is always new. </w:t>
      </w:r>
    </w:p>
    <w:p w14:paraId="7A85840C" w14:textId="77777777" w:rsidR="002D6E0D" w:rsidRPr="002D6E0D" w:rsidRDefault="002D6E0D" w:rsidP="002D6E0D">
      <w:pPr>
        <w:spacing w:line="276" w:lineRule="auto"/>
        <w:rPr>
          <w:rFonts w:ascii="Calibri" w:hAnsi="Calibri"/>
        </w:rPr>
      </w:pPr>
    </w:p>
    <w:p w14:paraId="6F27ABF4" w14:textId="77777777" w:rsidR="002D6E0D" w:rsidRPr="002D6E0D" w:rsidRDefault="002D6E0D" w:rsidP="002D6E0D">
      <w:pPr>
        <w:spacing w:line="276" w:lineRule="auto"/>
        <w:rPr>
          <w:rFonts w:ascii="Calibri" w:hAnsi="Calibri"/>
        </w:rPr>
      </w:pPr>
      <w:r w:rsidRPr="002D6E0D">
        <w:rPr>
          <w:rFonts w:ascii="Calibri" w:hAnsi="Calibri"/>
        </w:rPr>
        <w:t xml:space="preserve">I got my wife's permission. I want to show you guys a special picture of her from her senior year in high school. Check this out. My wife was always beautiful. She said just don't tell what year she graduated, so I won't do that. You can kind of see it. But Gena had the perm going. Anybody remember the perm? That was hot stuff back in the day. I think my wife's actually like </w:t>
      </w:r>
      <w:r w:rsidRPr="002D6E0D">
        <w:rPr>
          <w:rFonts w:ascii="Calibri" w:hAnsi="Calibri"/>
        </w:rPr>
        <w:lastRenderedPageBreak/>
        <w:t xml:space="preserve">class of 2018, I think. Is that right, honey? Yeah, that's right. Yeah. The perm has come and gone, but love remains. Love remains. </w:t>
      </w:r>
    </w:p>
    <w:p w14:paraId="5FFCA98C" w14:textId="77777777" w:rsidR="002D6E0D" w:rsidRPr="002D6E0D" w:rsidRDefault="002D6E0D" w:rsidP="002D6E0D">
      <w:pPr>
        <w:spacing w:line="276" w:lineRule="auto"/>
        <w:rPr>
          <w:rFonts w:ascii="Calibri" w:hAnsi="Calibri"/>
        </w:rPr>
      </w:pPr>
    </w:p>
    <w:p w14:paraId="7B014E13" w14:textId="77777777" w:rsidR="002D6E0D" w:rsidRPr="002D6E0D" w:rsidRDefault="002D6E0D" w:rsidP="002D6E0D">
      <w:pPr>
        <w:spacing w:line="276" w:lineRule="auto"/>
        <w:rPr>
          <w:rFonts w:ascii="Calibri" w:hAnsi="Calibri"/>
        </w:rPr>
      </w:pPr>
      <w:r w:rsidRPr="002D6E0D">
        <w:rPr>
          <w:rFonts w:ascii="Calibri" w:hAnsi="Calibri"/>
        </w:rPr>
        <w:t xml:space="preserve">John reminds us today that love never gets old. We should never grow tired of love. Fads come and </w:t>
      </w:r>
      <w:proofErr w:type="gramStart"/>
      <w:r w:rsidRPr="002D6E0D">
        <w:rPr>
          <w:rFonts w:ascii="Calibri" w:hAnsi="Calibri"/>
        </w:rPr>
        <w:t>go,</w:t>
      </w:r>
      <w:proofErr w:type="gramEnd"/>
      <w:r w:rsidRPr="002D6E0D">
        <w:rPr>
          <w:rFonts w:ascii="Calibri" w:hAnsi="Calibri"/>
        </w:rPr>
        <w:t xml:space="preserve"> things come and go. But love is always the same. It always has that place. </w:t>
      </w:r>
    </w:p>
    <w:p w14:paraId="7C1D3685" w14:textId="77777777" w:rsidR="002D6E0D" w:rsidRPr="002D6E0D" w:rsidRDefault="002D6E0D" w:rsidP="002D6E0D">
      <w:pPr>
        <w:spacing w:line="276" w:lineRule="auto"/>
        <w:rPr>
          <w:rFonts w:ascii="Calibri" w:hAnsi="Calibri"/>
        </w:rPr>
      </w:pPr>
    </w:p>
    <w:p w14:paraId="07C183D5" w14:textId="77777777" w:rsidR="002D6E0D" w:rsidRPr="002D6E0D" w:rsidRDefault="002D6E0D" w:rsidP="002D6E0D">
      <w:pPr>
        <w:spacing w:line="276" w:lineRule="auto"/>
        <w:rPr>
          <w:rFonts w:ascii="Calibri" w:hAnsi="Calibri"/>
        </w:rPr>
      </w:pPr>
      <w:r w:rsidRPr="002D6E0D">
        <w:rPr>
          <w:rFonts w:ascii="Calibri" w:hAnsi="Calibri"/>
        </w:rPr>
        <w:t xml:space="preserve">Now we should not confuse love with sex because you can have sex and not have love. In our culture, sometimes we have watered down the meaning of love because we tie it immediately to sex. But what I'm talking to you about is something that is much more profound, something that is much deeper. </w:t>
      </w:r>
    </w:p>
    <w:p w14:paraId="25EB2B11" w14:textId="77777777" w:rsidR="002D6E0D" w:rsidRPr="002D6E0D" w:rsidRDefault="002D6E0D" w:rsidP="002D6E0D">
      <w:pPr>
        <w:spacing w:line="276" w:lineRule="auto"/>
        <w:rPr>
          <w:rFonts w:ascii="Calibri" w:hAnsi="Calibri"/>
        </w:rPr>
      </w:pPr>
    </w:p>
    <w:p w14:paraId="49DFF6DA" w14:textId="28F03A0C" w:rsidR="002D6E0D" w:rsidRPr="002D6E0D" w:rsidRDefault="002D6E0D" w:rsidP="002D6E0D">
      <w:pPr>
        <w:spacing w:line="276" w:lineRule="auto"/>
        <w:rPr>
          <w:rFonts w:ascii="Calibri" w:hAnsi="Calibri"/>
        </w:rPr>
      </w:pPr>
      <w:r w:rsidRPr="002D6E0D">
        <w:rPr>
          <w:rFonts w:ascii="Calibri" w:hAnsi="Calibri"/>
        </w:rPr>
        <w:t xml:space="preserve">In fact, the word that is used by John in these verses related to love is the word </w:t>
      </w:r>
      <w:proofErr w:type="spellStart"/>
      <w:r w:rsidRPr="0075024A">
        <w:rPr>
          <w:rFonts w:ascii="Calibri" w:hAnsi="Calibri"/>
          <w:i/>
          <w:iCs/>
        </w:rPr>
        <w:t>agapao</w:t>
      </w:r>
      <w:proofErr w:type="spellEnd"/>
      <w:r w:rsidRPr="002D6E0D">
        <w:rPr>
          <w:rFonts w:ascii="Calibri" w:hAnsi="Calibri"/>
        </w:rPr>
        <w:t xml:space="preserve"> in the language of the New Testament, which is a word that means sacrificial love. It means actions. Like sacrificial giving. Sacrificial love. “I'm going to serve you” kind of love. This is the same word that's used when the Bible says that God loved us. In Romans 5:8, God demonstrated His love towards us. “While we were still sinners, Christ died for us.” </w:t>
      </w:r>
      <w:proofErr w:type="spellStart"/>
      <w:r w:rsidR="002D48A8" w:rsidRPr="0075024A">
        <w:rPr>
          <w:rFonts w:ascii="Calibri" w:hAnsi="Calibri"/>
          <w:i/>
          <w:iCs/>
        </w:rPr>
        <w:t>A</w:t>
      </w:r>
      <w:r w:rsidRPr="0075024A">
        <w:rPr>
          <w:rFonts w:ascii="Calibri" w:hAnsi="Calibri"/>
          <w:i/>
          <w:iCs/>
        </w:rPr>
        <w:t>gapao</w:t>
      </w:r>
      <w:proofErr w:type="spellEnd"/>
      <w:r w:rsidRPr="002D6E0D">
        <w:rPr>
          <w:rFonts w:ascii="Calibri" w:hAnsi="Calibri"/>
        </w:rPr>
        <w:t xml:space="preserve">. Love sacrifice. It's sacrificial love. </w:t>
      </w:r>
    </w:p>
    <w:p w14:paraId="300DF492" w14:textId="77777777" w:rsidR="002D6E0D" w:rsidRPr="002D6E0D" w:rsidRDefault="002D6E0D" w:rsidP="002D6E0D">
      <w:pPr>
        <w:spacing w:line="276" w:lineRule="auto"/>
        <w:rPr>
          <w:rFonts w:ascii="Calibri" w:hAnsi="Calibri"/>
        </w:rPr>
      </w:pPr>
    </w:p>
    <w:p w14:paraId="226C43AE" w14:textId="77777777" w:rsidR="002D6E0D" w:rsidRPr="002D6E0D" w:rsidRDefault="002D6E0D" w:rsidP="002D6E0D">
      <w:pPr>
        <w:spacing w:line="276" w:lineRule="auto"/>
        <w:rPr>
          <w:rFonts w:ascii="Calibri" w:hAnsi="Calibri"/>
        </w:rPr>
      </w:pPr>
      <w:r w:rsidRPr="002D6E0D">
        <w:rPr>
          <w:rFonts w:ascii="Calibri" w:hAnsi="Calibri"/>
        </w:rPr>
        <w:t xml:space="preserve">So that's why love never goes out of style. So many things come and so many things go, but one thing remains and that is the power of love. </w:t>
      </w:r>
    </w:p>
    <w:p w14:paraId="2E6D3E5B" w14:textId="77777777" w:rsidR="002D6E0D" w:rsidRPr="002D6E0D" w:rsidRDefault="002D6E0D" w:rsidP="002D6E0D">
      <w:pPr>
        <w:spacing w:line="276" w:lineRule="auto"/>
        <w:rPr>
          <w:rFonts w:ascii="Calibri" w:hAnsi="Calibri"/>
        </w:rPr>
      </w:pPr>
    </w:p>
    <w:p w14:paraId="2FFE0239" w14:textId="77777777" w:rsidR="002D6E0D" w:rsidRPr="002D6E0D" w:rsidRDefault="002D6E0D" w:rsidP="002D6E0D">
      <w:pPr>
        <w:spacing w:line="276" w:lineRule="auto"/>
        <w:rPr>
          <w:rFonts w:ascii="Calibri" w:hAnsi="Calibri"/>
          <w:b/>
          <w:bCs/>
        </w:rPr>
      </w:pPr>
      <w:r w:rsidRPr="002D6E0D">
        <w:rPr>
          <w:rFonts w:ascii="Calibri" w:hAnsi="Calibri"/>
          <w:b/>
          <w:bCs/>
        </w:rPr>
        <w:t>2. I should practice love in all my relationships.</w:t>
      </w:r>
    </w:p>
    <w:p w14:paraId="3EA82464" w14:textId="77777777" w:rsidR="002D6E0D" w:rsidRPr="002D6E0D" w:rsidRDefault="002D6E0D" w:rsidP="002D6E0D">
      <w:pPr>
        <w:spacing w:line="276" w:lineRule="auto"/>
        <w:rPr>
          <w:rFonts w:ascii="Calibri" w:hAnsi="Calibri"/>
        </w:rPr>
      </w:pPr>
    </w:p>
    <w:p w14:paraId="5388E871" w14:textId="77777777" w:rsidR="002D6E0D" w:rsidRPr="002D6E0D" w:rsidRDefault="002D6E0D" w:rsidP="002D6E0D">
      <w:pPr>
        <w:spacing w:line="276" w:lineRule="auto"/>
        <w:rPr>
          <w:rFonts w:ascii="Calibri" w:hAnsi="Calibri"/>
        </w:rPr>
      </w:pPr>
      <w:r w:rsidRPr="002D6E0D">
        <w:rPr>
          <w:rFonts w:ascii="Calibri" w:hAnsi="Calibri"/>
        </w:rPr>
        <w:t xml:space="preserve">Now look there at verse 5. He says that we should “love one another.” Do you see it? We should love one another. What that means is that in all my relationships, that love should be preeminent. It should be the focus. </w:t>
      </w:r>
    </w:p>
    <w:p w14:paraId="464A2844" w14:textId="77777777" w:rsidR="002D6E0D" w:rsidRPr="002D6E0D" w:rsidRDefault="002D6E0D" w:rsidP="002D6E0D">
      <w:pPr>
        <w:spacing w:line="276" w:lineRule="auto"/>
        <w:rPr>
          <w:rFonts w:ascii="Calibri" w:hAnsi="Calibri"/>
        </w:rPr>
      </w:pPr>
    </w:p>
    <w:p w14:paraId="25F7A427" w14:textId="243A6E2C" w:rsidR="002D6E0D" w:rsidRPr="002D6E0D" w:rsidRDefault="002D6E0D" w:rsidP="002D6E0D">
      <w:pPr>
        <w:spacing w:line="276" w:lineRule="auto"/>
        <w:rPr>
          <w:rFonts w:ascii="Calibri" w:hAnsi="Calibri"/>
        </w:rPr>
      </w:pPr>
      <w:r w:rsidRPr="002D6E0D">
        <w:rPr>
          <w:rFonts w:ascii="Calibri" w:hAnsi="Calibri"/>
        </w:rPr>
        <w:t xml:space="preserve">Jesus echoed this: “This is my command: Love one another as I have loved you” (John 15:12). </w:t>
      </w:r>
      <w:r w:rsidR="0075024A">
        <w:rPr>
          <w:rFonts w:ascii="Calibri" w:hAnsi="Calibri"/>
        </w:rPr>
        <w:t>W</w:t>
      </w:r>
      <w:r w:rsidRPr="002D6E0D">
        <w:rPr>
          <w:rFonts w:ascii="Calibri" w:hAnsi="Calibri"/>
        </w:rPr>
        <w:t xml:space="preserve">e've been commanded by Jesus to be people of love. This is not an option. It’s not like there’s Christians who love and Christians who really don't love. Jesus has commanded us to love one another. John is echoing this in the second epistle. </w:t>
      </w:r>
    </w:p>
    <w:p w14:paraId="286131C7" w14:textId="77777777" w:rsidR="002D6E0D" w:rsidRPr="002D6E0D" w:rsidRDefault="002D6E0D" w:rsidP="002D6E0D">
      <w:pPr>
        <w:spacing w:line="276" w:lineRule="auto"/>
        <w:rPr>
          <w:rFonts w:ascii="Calibri" w:hAnsi="Calibri"/>
        </w:rPr>
      </w:pPr>
    </w:p>
    <w:p w14:paraId="33BF6F51" w14:textId="77777777" w:rsidR="002D6E0D" w:rsidRPr="002D6E0D" w:rsidRDefault="002D6E0D" w:rsidP="002D6E0D">
      <w:pPr>
        <w:spacing w:line="276" w:lineRule="auto"/>
        <w:rPr>
          <w:rFonts w:ascii="Calibri" w:hAnsi="Calibri"/>
        </w:rPr>
      </w:pPr>
      <w:r w:rsidRPr="002D6E0D">
        <w:rPr>
          <w:rFonts w:ascii="Calibri" w:hAnsi="Calibri"/>
        </w:rPr>
        <w:t xml:space="preserve">That means that in all our relationships, we're looking for opportunities to love. We’re spreading the love of God wherever we go. We are actually even loving our enemies. Now Jesus talked about that. “Love your enemies.” That's the hard part of love. It's easy to love the people that benefit you. But can you love the people that maybe even drive you crazy? Can you love people that oppose you? “Love one another.” </w:t>
      </w:r>
    </w:p>
    <w:p w14:paraId="521E4FF7" w14:textId="77777777" w:rsidR="002D6E0D" w:rsidRPr="002D6E0D" w:rsidRDefault="002D6E0D" w:rsidP="002D6E0D">
      <w:pPr>
        <w:spacing w:line="276" w:lineRule="auto"/>
        <w:rPr>
          <w:rFonts w:ascii="Calibri" w:hAnsi="Calibri"/>
        </w:rPr>
      </w:pPr>
    </w:p>
    <w:p w14:paraId="6FEE92E4" w14:textId="763EA8AE" w:rsidR="002D6E0D" w:rsidRPr="002D6E0D" w:rsidRDefault="002D6E0D" w:rsidP="002D6E0D">
      <w:pPr>
        <w:spacing w:line="276" w:lineRule="auto"/>
        <w:rPr>
          <w:rFonts w:ascii="Calibri" w:hAnsi="Calibri"/>
        </w:rPr>
      </w:pPr>
      <w:r w:rsidRPr="002D6E0D">
        <w:rPr>
          <w:rFonts w:ascii="Calibri" w:hAnsi="Calibri"/>
        </w:rPr>
        <w:t xml:space="preserve">By the way, you can love people that you do not like. </w:t>
      </w:r>
      <w:r w:rsidR="0075024A">
        <w:rPr>
          <w:rFonts w:ascii="Calibri" w:hAnsi="Calibri"/>
        </w:rPr>
        <w:t>Y</w:t>
      </w:r>
      <w:r w:rsidRPr="002D6E0D">
        <w:rPr>
          <w:rFonts w:ascii="Calibri" w:hAnsi="Calibri"/>
        </w:rPr>
        <w:t xml:space="preserve">ou don't have to like somebody, but you can love them. Love one another. Giving people compliments when appropriate, being gracious, putting others’ needs before our own. Leaving a nice tip for the waiter at the restaurant. Smiling when you're walking into the dentist's office. We want our life to be filled with the love of God. This should be the number one thing that people see in the life of a Christ follower should be love. </w:t>
      </w:r>
    </w:p>
    <w:p w14:paraId="2E861EB4" w14:textId="77777777" w:rsidR="002D6E0D" w:rsidRPr="002D6E0D" w:rsidRDefault="002D6E0D" w:rsidP="002D6E0D">
      <w:pPr>
        <w:spacing w:line="276" w:lineRule="auto"/>
        <w:rPr>
          <w:rFonts w:ascii="Calibri" w:hAnsi="Calibri"/>
        </w:rPr>
      </w:pPr>
    </w:p>
    <w:p w14:paraId="6A54AC31" w14:textId="77777777" w:rsidR="002D6E0D" w:rsidRPr="002D6E0D" w:rsidRDefault="002D6E0D" w:rsidP="002D6E0D">
      <w:pPr>
        <w:spacing w:line="276" w:lineRule="auto"/>
        <w:rPr>
          <w:rFonts w:ascii="Calibri" w:hAnsi="Calibri"/>
        </w:rPr>
      </w:pPr>
      <w:r w:rsidRPr="002D6E0D">
        <w:rPr>
          <w:rFonts w:ascii="Calibri" w:hAnsi="Calibri"/>
        </w:rPr>
        <w:t>That's the greatest compliment, by the way. If you're a Christian, it’s the greatest compliment somebody can give you is that “I see love in her life,” “I see love, “he's such a loving person,” “they are such loving individuals.” This is high praise if you're a follower of Jesus. The highest praise is not “they keep all the rules. They follow everything according to plan.” No. It's that “they have love.” Jesus said, “Love one another as I have loved you.”</w:t>
      </w:r>
    </w:p>
    <w:p w14:paraId="4D5EB49C" w14:textId="77777777" w:rsidR="002D6E0D" w:rsidRPr="002D6E0D" w:rsidRDefault="002D6E0D" w:rsidP="002D6E0D">
      <w:pPr>
        <w:spacing w:line="276" w:lineRule="auto"/>
        <w:rPr>
          <w:rFonts w:ascii="Calibri" w:hAnsi="Calibri"/>
        </w:rPr>
      </w:pPr>
    </w:p>
    <w:p w14:paraId="45439239" w14:textId="77777777" w:rsidR="002D6E0D" w:rsidRPr="002D6E0D" w:rsidRDefault="002D6E0D" w:rsidP="002D6E0D">
      <w:pPr>
        <w:spacing w:line="276" w:lineRule="auto"/>
        <w:rPr>
          <w:rFonts w:ascii="Calibri" w:hAnsi="Calibri"/>
        </w:rPr>
      </w:pPr>
      <w:r w:rsidRPr="002D6E0D">
        <w:rPr>
          <w:rFonts w:ascii="Calibri" w:hAnsi="Calibri"/>
        </w:rPr>
        <w:t xml:space="preserve">Love will lead you to do some crazy things. Gena was at the nail salon yesterday. There was a young couple there, a boyfriend and a girlfriend. The boyfriend was getting his nails done. I thought that is love right there. I love my wife, but I've never had my nails done. I'm proud. That guy was going to do everything he could do to spend time with that woman. I mean, it was love. Love will lead you to do some crazy things. Love will lead you to do some things that are kind of beyond what you would normally do. </w:t>
      </w:r>
    </w:p>
    <w:p w14:paraId="4C4D6E78" w14:textId="77777777" w:rsidR="002D6E0D" w:rsidRPr="002D6E0D" w:rsidRDefault="002D6E0D" w:rsidP="002D6E0D">
      <w:pPr>
        <w:spacing w:line="276" w:lineRule="auto"/>
        <w:rPr>
          <w:rFonts w:ascii="Calibri" w:hAnsi="Calibri"/>
        </w:rPr>
      </w:pPr>
    </w:p>
    <w:p w14:paraId="5193E2A9" w14:textId="77777777" w:rsidR="002D6E0D" w:rsidRPr="002D6E0D" w:rsidRDefault="002D6E0D" w:rsidP="002D6E0D">
      <w:pPr>
        <w:spacing w:line="276" w:lineRule="auto"/>
        <w:rPr>
          <w:rFonts w:ascii="Calibri" w:hAnsi="Calibri"/>
        </w:rPr>
      </w:pPr>
      <w:r w:rsidRPr="002D6E0D">
        <w:rPr>
          <w:rFonts w:ascii="Calibri" w:hAnsi="Calibri"/>
        </w:rPr>
        <w:t>John says we should practice love in all our relationships. He says:</w:t>
      </w:r>
    </w:p>
    <w:p w14:paraId="316B4AE8" w14:textId="77777777" w:rsidR="002D6E0D" w:rsidRPr="002D6E0D" w:rsidRDefault="002D6E0D" w:rsidP="002D6E0D">
      <w:pPr>
        <w:spacing w:line="276" w:lineRule="auto"/>
        <w:rPr>
          <w:rFonts w:ascii="Calibri" w:hAnsi="Calibri"/>
        </w:rPr>
      </w:pPr>
    </w:p>
    <w:p w14:paraId="7C257421" w14:textId="77777777" w:rsidR="002D6E0D" w:rsidRPr="002D6E0D" w:rsidRDefault="002D6E0D" w:rsidP="002D6E0D">
      <w:pPr>
        <w:spacing w:line="276" w:lineRule="auto"/>
        <w:rPr>
          <w:rFonts w:ascii="Calibri" w:hAnsi="Calibri"/>
          <w:b/>
          <w:bCs/>
        </w:rPr>
      </w:pPr>
      <w:r w:rsidRPr="002D6E0D">
        <w:rPr>
          <w:rFonts w:ascii="Calibri" w:hAnsi="Calibri"/>
          <w:b/>
          <w:bCs/>
        </w:rPr>
        <w:t>3. I should express my love by following Jesus’ commands.</w:t>
      </w:r>
    </w:p>
    <w:p w14:paraId="43E50BA0" w14:textId="77777777" w:rsidR="002D6E0D" w:rsidRPr="002D6E0D" w:rsidRDefault="002D6E0D" w:rsidP="002D6E0D">
      <w:pPr>
        <w:spacing w:line="276" w:lineRule="auto"/>
        <w:rPr>
          <w:rFonts w:ascii="Calibri" w:hAnsi="Calibri"/>
        </w:rPr>
      </w:pPr>
    </w:p>
    <w:p w14:paraId="44FBD9DC" w14:textId="77777777" w:rsidR="002D6E0D" w:rsidRPr="002D6E0D" w:rsidRDefault="002D6E0D" w:rsidP="002D6E0D">
      <w:pPr>
        <w:spacing w:line="276" w:lineRule="auto"/>
        <w:rPr>
          <w:rFonts w:ascii="Calibri" w:hAnsi="Calibri"/>
        </w:rPr>
      </w:pPr>
      <w:r w:rsidRPr="002D6E0D">
        <w:rPr>
          <w:rFonts w:ascii="Calibri" w:hAnsi="Calibri"/>
        </w:rPr>
        <w:t>So again, love is an action, it’s not just a feeling when scripture talks about it. We think of love like something that you feel. “I'm so in love.” Well, that's part of it. But when scripture speaks of love, it really talks more of action, things that you do because you are in love. It's not just a euphoric experience. It's love.</w:t>
      </w:r>
    </w:p>
    <w:p w14:paraId="0CE19382" w14:textId="77777777" w:rsidR="002D6E0D" w:rsidRPr="002D6E0D" w:rsidRDefault="002D6E0D" w:rsidP="002D6E0D">
      <w:pPr>
        <w:spacing w:line="276" w:lineRule="auto"/>
        <w:rPr>
          <w:rFonts w:ascii="Calibri" w:hAnsi="Calibri"/>
        </w:rPr>
      </w:pPr>
    </w:p>
    <w:p w14:paraId="44E499C0" w14:textId="77777777" w:rsidR="002D6E0D" w:rsidRPr="002D6E0D" w:rsidRDefault="002D6E0D" w:rsidP="002D6E0D">
      <w:pPr>
        <w:spacing w:line="276" w:lineRule="auto"/>
        <w:rPr>
          <w:rFonts w:ascii="Calibri" w:hAnsi="Calibri"/>
        </w:rPr>
      </w:pPr>
      <w:r w:rsidRPr="002D6E0D">
        <w:rPr>
          <w:rFonts w:ascii="Calibri" w:hAnsi="Calibri"/>
        </w:rPr>
        <w:t xml:space="preserve">“This is love.” This is the definition: “that we walk according to his commands. This is the command as you have heard it from the beginning: that you walk in love” (2 John 1:6). </w:t>
      </w:r>
    </w:p>
    <w:p w14:paraId="10EB2515" w14:textId="77777777" w:rsidR="002D6E0D" w:rsidRPr="002D6E0D" w:rsidRDefault="002D6E0D" w:rsidP="002D6E0D">
      <w:pPr>
        <w:spacing w:line="276" w:lineRule="auto"/>
        <w:rPr>
          <w:rFonts w:ascii="Calibri" w:hAnsi="Calibri"/>
        </w:rPr>
      </w:pPr>
    </w:p>
    <w:p w14:paraId="27FA514D" w14:textId="3C47CB15" w:rsidR="002D6E0D" w:rsidRPr="002D6E0D" w:rsidRDefault="0075024A" w:rsidP="002D6E0D">
      <w:pPr>
        <w:spacing w:line="276" w:lineRule="auto"/>
        <w:rPr>
          <w:rFonts w:ascii="Calibri" w:hAnsi="Calibri"/>
        </w:rPr>
      </w:pPr>
      <w:r>
        <w:rPr>
          <w:rFonts w:ascii="Calibri" w:hAnsi="Calibri"/>
        </w:rPr>
        <w:t>T</w:t>
      </w:r>
      <w:r w:rsidR="002D6E0D" w:rsidRPr="002D6E0D">
        <w:rPr>
          <w:rFonts w:ascii="Calibri" w:hAnsi="Calibri"/>
        </w:rPr>
        <w:t xml:space="preserve">his may kind of expand our definition of love a little bit. up. John says, “If you really are in love, you follow God's commands.” Maybe we didn't see that coming. Maybe that's a little different than what we thought before. “We walk according to his commands. This command that you've </w:t>
      </w:r>
      <w:r w:rsidR="002D6E0D" w:rsidRPr="002D6E0D">
        <w:rPr>
          <w:rFonts w:ascii="Calibri" w:hAnsi="Calibri"/>
        </w:rPr>
        <w:lastRenderedPageBreak/>
        <w:t xml:space="preserve">heard from the beginning is that you walk in love.” In other words, the test of genuineness of our love is following what God has called us to do. </w:t>
      </w:r>
    </w:p>
    <w:p w14:paraId="490DB311" w14:textId="77777777" w:rsidR="002D6E0D" w:rsidRPr="002D6E0D" w:rsidRDefault="002D6E0D" w:rsidP="002D6E0D">
      <w:pPr>
        <w:spacing w:line="276" w:lineRule="auto"/>
        <w:rPr>
          <w:rFonts w:ascii="Calibri" w:hAnsi="Calibri"/>
        </w:rPr>
      </w:pPr>
    </w:p>
    <w:p w14:paraId="2D9B6094" w14:textId="77777777" w:rsidR="002D6E0D" w:rsidRPr="002D6E0D" w:rsidRDefault="002D6E0D" w:rsidP="002D6E0D">
      <w:pPr>
        <w:spacing w:line="276" w:lineRule="auto"/>
        <w:rPr>
          <w:rFonts w:ascii="Calibri" w:hAnsi="Calibri"/>
        </w:rPr>
      </w:pPr>
      <w:r w:rsidRPr="002D6E0D">
        <w:rPr>
          <w:rFonts w:ascii="Calibri" w:hAnsi="Calibri"/>
        </w:rPr>
        <w:t xml:space="preserve">We could talk about the Sermon on the Mount. We could talk about the writings of the Apostle Paul. We could talk about the Ten Commandments. When we follow the commandments, when we do what God has asked us to do, we're operating in love. </w:t>
      </w:r>
    </w:p>
    <w:p w14:paraId="3CD4D998" w14:textId="77777777" w:rsidR="002D6E0D" w:rsidRPr="002D6E0D" w:rsidRDefault="002D6E0D" w:rsidP="002D6E0D">
      <w:pPr>
        <w:spacing w:line="276" w:lineRule="auto"/>
        <w:rPr>
          <w:rFonts w:ascii="Calibri" w:hAnsi="Calibri"/>
        </w:rPr>
      </w:pPr>
    </w:p>
    <w:p w14:paraId="4CAC6F2A" w14:textId="77777777" w:rsidR="002D6E0D" w:rsidRPr="002D6E0D" w:rsidRDefault="002D6E0D" w:rsidP="002D6E0D">
      <w:pPr>
        <w:spacing w:line="276" w:lineRule="auto"/>
        <w:rPr>
          <w:rFonts w:ascii="Calibri" w:hAnsi="Calibri"/>
        </w:rPr>
      </w:pPr>
      <w:r w:rsidRPr="002D6E0D">
        <w:rPr>
          <w:rFonts w:ascii="Calibri" w:hAnsi="Calibri"/>
        </w:rPr>
        <w:t xml:space="preserve">Now, if you take the Ten Commandments, four of the ten commandments are related to our relationship with God. “You should have no other gods before me,” and “don't use the Lord's name in vain,” and so forth. Six of the commandments are horizontal and have to do with our relationship with others – “don't steal, don't kill people, don't lie, don't commit adultery.” When we keep the commandments, what John is saying is that we are expressing love to God. If we love God, we want to honor Him. If we want to honor Him, we want to do what God has said to do. So loving God is honor. Love is not lip service. Love is not just something that we say. </w:t>
      </w:r>
    </w:p>
    <w:p w14:paraId="0E317B06" w14:textId="77777777" w:rsidR="002D6E0D" w:rsidRPr="002D6E0D" w:rsidRDefault="002D6E0D" w:rsidP="002D6E0D">
      <w:pPr>
        <w:spacing w:line="276" w:lineRule="auto"/>
        <w:rPr>
          <w:rFonts w:ascii="Calibri" w:hAnsi="Calibri"/>
        </w:rPr>
      </w:pPr>
    </w:p>
    <w:p w14:paraId="1B4943B6" w14:textId="0E546AFF" w:rsidR="002D6E0D" w:rsidRPr="002D6E0D" w:rsidRDefault="002D6E0D" w:rsidP="002D6E0D">
      <w:pPr>
        <w:spacing w:line="276" w:lineRule="auto"/>
        <w:rPr>
          <w:rFonts w:ascii="Calibri" w:hAnsi="Calibri"/>
        </w:rPr>
      </w:pPr>
      <w:r w:rsidRPr="002D6E0D">
        <w:rPr>
          <w:rFonts w:ascii="Calibri" w:hAnsi="Calibri"/>
        </w:rPr>
        <w:t xml:space="preserve">I was talking with Gena this week and she told me a story. When she was in the eighth grade, this boy that she knew had fallen in love with her. On Valentine's Day, he bought </w:t>
      </w:r>
      <w:r w:rsidR="001B67FD">
        <w:rPr>
          <w:rFonts w:ascii="Calibri" w:hAnsi="Calibri"/>
        </w:rPr>
        <w:t xml:space="preserve">her </w:t>
      </w:r>
      <w:r w:rsidRPr="002D6E0D">
        <w:rPr>
          <w:rFonts w:ascii="Calibri" w:hAnsi="Calibri"/>
        </w:rPr>
        <w:t xml:space="preserve">some flowers. He rode his bike an hour to </w:t>
      </w:r>
      <w:r w:rsidR="001B67FD">
        <w:rPr>
          <w:rFonts w:ascii="Calibri" w:hAnsi="Calibri"/>
        </w:rPr>
        <w:t>deliver them</w:t>
      </w:r>
      <w:r w:rsidRPr="002D6E0D">
        <w:rPr>
          <w:rFonts w:ascii="Calibri" w:hAnsi="Calibri"/>
        </w:rPr>
        <w:t xml:space="preserve">. Now guys, that's love. Whoa. I said, “Well, did you think he was cute?” She said, “No, not really.” I felt bad for the guy. I mean, come on. He drove all the way across town on his bike to bring you some flowers, and you're not even interested. It's kind of sad. I said, “Well, did your mom take him home?” And she said, “No, he rode an hour back.” By golly, that's a lot of work. </w:t>
      </w:r>
    </w:p>
    <w:p w14:paraId="64B76F3D" w14:textId="77777777" w:rsidR="002D6E0D" w:rsidRPr="002D6E0D" w:rsidRDefault="002D6E0D" w:rsidP="002D6E0D">
      <w:pPr>
        <w:spacing w:line="276" w:lineRule="auto"/>
        <w:rPr>
          <w:rFonts w:ascii="Calibri" w:hAnsi="Calibri"/>
        </w:rPr>
      </w:pPr>
    </w:p>
    <w:p w14:paraId="6C3353FE" w14:textId="77777777" w:rsidR="002D6E0D" w:rsidRPr="002D6E0D" w:rsidRDefault="002D6E0D" w:rsidP="002D6E0D">
      <w:pPr>
        <w:spacing w:line="276" w:lineRule="auto"/>
        <w:rPr>
          <w:rFonts w:ascii="Calibri" w:hAnsi="Calibri"/>
        </w:rPr>
      </w:pPr>
      <w:r w:rsidRPr="002D6E0D">
        <w:rPr>
          <w:rFonts w:ascii="Calibri" w:hAnsi="Calibri"/>
        </w:rPr>
        <w:t>But you know, when you have love in your heart, you do some crazy things. I don't think that that boy was complaining about how far that he had to drive or how far he had to go. I don't think he was thinking about how sweaty he was, or how much further he had to go, or look what he had done. No. He wanted to honor Gena, so he brought her those flowers and he was going to do whatever it took for that to happen.</w:t>
      </w:r>
    </w:p>
    <w:p w14:paraId="082A3981" w14:textId="77777777" w:rsidR="002D6E0D" w:rsidRPr="002D6E0D" w:rsidRDefault="002D6E0D" w:rsidP="002D6E0D">
      <w:pPr>
        <w:spacing w:line="276" w:lineRule="auto"/>
        <w:rPr>
          <w:rFonts w:ascii="Calibri" w:hAnsi="Calibri"/>
        </w:rPr>
      </w:pPr>
    </w:p>
    <w:p w14:paraId="56ECB1A6" w14:textId="77777777" w:rsidR="002D6E0D" w:rsidRPr="002D6E0D" w:rsidRDefault="002D6E0D" w:rsidP="002D6E0D">
      <w:pPr>
        <w:spacing w:line="276" w:lineRule="auto"/>
        <w:rPr>
          <w:rFonts w:ascii="Calibri" w:hAnsi="Calibri"/>
        </w:rPr>
      </w:pPr>
      <w:r w:rsidRPr="002D6E0D">
        <w:rPr>
          <w:rFonts w:ascii="Calibri" w:hAnsi="Calibri"/>
        </w:rPr>
        <w:t xml:space="preserve">Wouldn't it be great if we had the same passion to do the things of God? I mean, if we really had love as our focus, can you imagine how we would approach keeping God's commandments? </w:t>
      </w:r>
    </w:p>
    <w:p w14:paraId="51681874" w14:textId="77777777" w:rsidR="002D6E0D" w:rsidRPr="002D6E0D" w:rsidRDefault="002D6E0D" w:rsidP="002D6E0D">
      <w:pPr>
        <w:spacing w:line="276" w:lineRule="auto"/>
        <w:rPr>
          <w:rFonts w:ascii="Calibri" w:hAnsi="Calibri"/>
        </w:rPr>
      </w:pPr>
    </w:p>
    <w:p w14:paraId="217EEA3E" w14:textId="77777777" w:rsidR="002D6E0D" w:rsidRPr="002D6E0D" w:rsidRDefault="002D6E0D" w:rsidP="002D6E0D">
      <w:pPr>
        <w:spacing w:line="276" w:lineRule="auto"/>
        <w:rPr>
          <w:rFonts w:ascii="Calibri" w:hAnsi="Calibri"/>
        </w:rPr>
      </w:pPr>
      <w:r w:rsidRPr="002D6E0D">
        <w:rPr>
          <w:rFonts w:ascii="Calibri" w:hAnsi="Calibri"/>
        </w:rPr>
        <w:t>“Loving God means keeping his commandments, and his commandments are not burdensome” (1 John 5:13).</w:t>
      </w:r>
    </w:p>
    <w:p w14:paraId="1CED06AC" w14:textId="77777777" w:rsidR="002D6E0D" w:rsidRPr="002D6E0D" w:rsidRDefault="002D6E0D" w:rsidP="002D6E0D">
      <w:pPr>
        <w:spacing w:line="276" w:lineRule="auto"/>
        <w:rPr>
          <w:rFonts w:ascii="Calibri" w:hAnsi="Calibri"/>
        </w:rPr>
      </w:pPr>
    </w:p>
    <w:p w14:paraId="4C25A629" w14:textId="77777777" w:rsidR="002D6E0D" w:rsidRPr="002D6E0D" w:rsidRDefault="002D6E0D" w:rsidP="002D6E0D">
      <w:pPr>
        <w:spacing w:line="276" w:lineRule="auto"/>
        <w:rPr>
          <w:rFonts w:ascii="Calibri" w:hAnsi="Calibri"/>
        </w:rPr>
      </w:pPr>
      <w:r w:rsidRPr="002D6E0D">
        <w:rPr>
          <w:rFonts w:ascii="Calibri" w:hAnsi="Calibri"/>
        </w:rPr>
        <w:lastRenderedPageBreak/>
        <w:t xml:space="preserve">A lot of times we look at the scriptures and we go “burden, burden, burden.” When we look at God's word through that lens, we don't have love as the motivation. When you love God, keeping His commandments are a delight. Because I want to honor God. I love the Lord. If I love the Lord, then I want to keep His commandments. </w:t>
      </w:r>
    </w:p>
    <w:p w14:paraId="5B645D24" w14:textId="77777777" w:rsidR="002D6E0D" w:rsidRPr="002D6E0D" w:rsidRDefault="002D6E0D" w:rsidP="002D6E0D">
      <w:pPr>
        <w:spacing w:line="276" w:lineRule="auto"/>
        <w:rPr>
          <w:rFonts w:ascii="Calibri" w:hAnsi="Calibri"/>
        </w:rPr>
      </w:pPr>
    </w:p>
    <w:p w14:paraId="34561DA6" w14:textId="77777777" w:rsidR="002D6E0D" w:rsidRPr="002D6E0D" w:rsidRDefault="002D6E0D" w:rsidP="002D6E0D">
      <w:pPr>
        <w:spacing w:line="276" w:lineRule="auto"/>
        <w:rPr>
          <w:rFonts w:ascii="Calibri" w:hAnsi="Calibri"/>
        </w:rPr>
      </w:pPr>
      <w:r w:rsidRPr="002D6E0D">
        <w:rPr>
          <w:rFonts w:ascii="Calibri" w:hAnsi="Calibri"/>
        </w:rPr>
        <w:t xml:space="preserve">That's why, students, we should honor our father and mother. That's one of the Ten Commandments. You’re operating out of love when you do that. If you love your parents, you want to honor them. You may not agree with them on everything, but you can honor them. </w:t>
      </w:r>
    </w:p>
    <w:p w14:paraId="66BC2E89" w14:textId="77777777" w:rsidR="002D6E0D" w:rsidRPr="002D6E0D" w:rsidRDefault="002D6E0D" w:rsidP="002D6E0D">
      <w:pPr>
        <w:spacing w:line="276" w:lineRule="auto"/>
        <w:rPr>
          <w:rFonts w:ascii="Calibri" w:hAnsi="Calibri"/>
        </w:rPr>
      </w:pPr>
    </w:p>
    <w:p w14:paraId="5C5237AD" w14:textId="77777777" w:rsidR="002D6E0D" w:rsidRPr="002D6E0D" w:rsidRDefault="002D6E0D" w:rsidP="002D6E0D">
      <w:pPr>
        <w:spacing w:line="276" w:lineRule="auto"/>
        <w:rPr>
          <w:rFonts w:ascii="Calibri" w:hAnsi="Calibri"/>
        </w:rPr>
      </w:pPr>
      <w:r w:rsidRPr="002D6E0D">
        <w:rPr>
          <w:rFonts w:ascii="Calibri" w:hAnsi="Calibri"/>
        </w:rPr>
        <w:t xml:space="preserve">You could honor leadership. Whoever God has put over you and your company, you honor leadership. You honor leadership in the church. You honor leadership wherever you go because you have love in your heart. You honor your wife or your husband because you honor. Honor and love really go together. </w:t>
      </w:r>
    </w:p>
    <w:p w14:paraId="592ED5FE" w14:textId="77777777" w:rsidR="002D6E0D" w:rsidRPr="002D6E0D" w:rsidRDefault="002D6E0D" w:rsidP="002D6E0D">
      <w:pPr>
        <w:spacing w:line="276" w:lineRule="auto"/>
        <w:rPr>
          <w:rFonts w:ascii="Calibri" w:hAnsi="Calibri"/>
        </w:rPr>
      </w:pPr>
    </w:p>
    <w:p w14:paraId="74D44B8F" w14:textId="77777777" w:rsidR="002D6E0D" w:rsidRPr="002D6E0D" w:rsidRDefault="002D6E0D" w:rsidP="002D6E0D">
      <w:pPr>
        <w:spacing w:line="276" w:lineRule="auto"/>
        <w:rPr>
          <w:rFonts w:ascii="Calibri" w:hAnsi="Calibri"/>
        </w:rPr>
      </w:pPr>
      <w:r w:rsidRPr="002D6E0D">
        <w:rPr>
          <w:rFonts w:ascii="Calibri" w:hAnsi="Calibri"/>
        </w:rPr>
        <w:t xml:space="preserve">We have a discussion from time to time in our family. When we go somewhere, my wife loves to park as close to the front door as possible. I'm a guy that likes to park at the back of the parking lot because people are always dinging my doors. Anybody ever feel that way? Gena will drive around the parking lot and wait even three or four minutes to get that perfect parking place. One time I said to her, “Why don't you just park at the back? It would be quicker.” She was like, “The wind messes up my hair. And it's hard to walk in heels.” I'm like, “Point taken. Excellent point.” </w:t>
      </w:r>
      <w:proofErr w:type="gramStart"/>
      <w:r w:rsidRPr="002D6E0D">
        <w:rPr>
          <w:rFonts w:ascii="Calibri" w:hAnsi="Calibri"/>
        </w:rPr>
        <w:t>So</w:t>
      </w:r>
      <w:proofErr w:type="gramEnd"/>
      <w:r w:rsidRPr="002D6E0D">
        <w:rPr>
          <w:rFonts w:ascii="Calibri" w:hAnsi="Calibri"/>
        </w:rPr>
        <w:t xml:space="preserve"> when I'm with her, we squeeze in to the tiniest of parking places. We know the doors are going to get dinged, but we park close to the door. Even if the cars on both sides are parked on the white line, we squeeze in. On occasion, we've had to get out through the sunroof. But I want to honor my wife. And by the way, her hair is always looking good. Whether it's permed or not. We have to keep the hair in order. Now our doors are dinged, but I'm going to honor my wife. And honor comes out of love. </w:t>
      </w:r>
    </w:p>
    <w:p w14:paraId="0F63A86F" w14:textId="77777777" w:rsidR="002D6E0D" w:rsidRPr="002D6E0D" w:rsidRDefault="002D6E0D" w:rsidP="002D6E0D">
      <w:pPr>
        <w:spacing w:line="276" w:lineRule="auto"/>
        <w:rPr>
          <w:rFonts w:ascii="Calibri" w:hAnsi="Calibri"/>
        </w:rPr>
      </w:pPr>
    </w:p>
    <w:p w14:paraId="7D416AFC" w14:textId="77777777" w:rsidR="002D6E0D" w:rsidRPr="002D6E0D" w:rsidRDefault="002D6E0D" w:rsidP="002D6E0D">
      <w:pPr>
        <w:spacing w:line="276" w:lineRule="auto"/>
        <w:rPr>
          <w:rFonts w:ascii="Calibri" w:hAnsi="Calibri"/>
        </w:rPr>
      </w:pPr>
      <w:r w:rsidRPr="002D6E0D">
        <w:rPr>
          <w:rFonts w:ascii="Calibri" w:hAnsi="Calibri"/>
        </w:rPr>
        <w:t xml:space="preserve">Keeping the Sabbath day holy. That's not a burden. That's a delight. God gave us a recipe for rest and for worship. That’s so that our soul could be revived. That's good. That's not a burden. That's an opportunity. </w:t>
      </w:r>
    </w:p>
    <w:p w14:paraId="51B23C62" w14:textId="77777777" w:rsidR="002D6E0D" w:rsidRPr="002D6E0D" w:rsidRDefault="002D6E0D" w:rsidP="002D6E0D">
      <w:pPr>
        <w:spacing w:line="276" w:lineRule="auto"/>
        <w:rPr>
          <w:rFonts w:ascii="Calibri" w:hAnsi="Calibri"/>
        </w:rPr>
      </w:pPr>
    </w:p>
    <w:p w14:paraId="3DC358BD" w14:textId="77777777" w:rsidR="002D6E0D" w:rsidRPr="002D6E0D" w:rsidRDefault="002D6E0D" w:rsidP="002D6E0D">
      <w:pPr>
        <w:spacing w:line="276" w:lineRule="auto"/>
        <w:rPr>
          <w:rFonts w:ascii="Calibri" w:hAnsi="Calibri"/>
        </w:rPr>
      </w:pPr>
      <w:r w:rsidRPr="002D6E0D">
        <w:rPr>
          <w:rFonts w:ascii="Calibri" w:hAnsi="Calibri"/>
        </w:rPr>
        <w:t xml:space="preserve">John says, “Loving God means keeping His commandments.” His commandments are not a burden. We ought to switch our mindset. Love is not lip service. </w:t>
      </w:r>
    </w:p>
    <w:p w14:paraId="0A301C09" w14:textId="77777777" w:rsidR="002D6E0D" w:rsidRPr="002D6E0D" w:rsidRDefault="002D6E0D" w:rsidP="002D6E0D">
      <w:pPr>
        <w:spacing w:line="276" w:lineRule="auto"/>
        <w:rPr>
          <w:rFonts w:ascii="Calibri" w:hAnsi="Calibri"/>
        </w:rPr>
      </w:pPr>
    </w:p>
    <w:p w14:paraId="72B042C8" w14:textId="77777777" w:rsidR="002D6E0D" w:rsidRPr="002D6E0D" w:rsidRDefault="002D6E0D" w:rsidP="002D6E0D">
      <w:pPr>
        <w:spacing w:line="276" w:lineRule="auto"/>
        <w:rPr>
          <w:rFonts w:ascii="Calibri" w:hAnsi="Calibri"/>
        </w:rPr>
      </w:pPr>
      <w:r w:rsidRPr="002D6E0D">
        <w:rPr>
          <w:rFonts w:ascii="Calibri" w:hAnsi="Calibri"/>
        </w:rPr>
        <w:t xml:space="preserve">“A new command I give you: Love one another. As I have loved you, so you must love one another” (John 13:34). This is the commandment right here. </w:t>
      </w:r>
    </w:p>
    <w:p w14:paraId="6EFEF7BA" w14:textId="77777777" w:rsidR="002D6E0D" w:rsidRPr="002D6E0D" w:rsidRDefault="002D6E0D" w:rsidP="002D6E0D">
      <w:pPr>
        <w:spacing w:line="276" w:lineRule="auto"/>
        <w:rPr>
          <w:rFonts w:ascii="Calibri" w:hAnsi="Calibri"/>
        </w:rPr>
      </w:pPr>
    </w:p>
    <w:p w14:paraId="46728B30" w14:textId="77777777" w:rsidR="002D6E0D" w:rsidRPr="002D6E0D" w:rsidRDefault="002D6E0D" w:rsidP="002D6E0D">
      <w:pPr>
        <w:spacing w:line="276" w:lineRule="auto"/>
        <w:rPr>
          <w:rFonts w:ascii="Calibri" w:hAnsi="Calibri"/>
        </w:rPr>
      </w:pPr>
      <w:r w:rsidRPr="002D6E0D">
        <w:rPr>
          <w:rFonts w:ascii="Calibri" w:hAnsi="Calibri"/>
        </w:rPr>
        <w:lastRenderedPageBreak/>
        <w:t>Finally, John wraps up and he says:</w:t>
      </w:r>
    </w:p>
    <w:p w14:paraId="33528A94" w14:textId="77777777" w:rsidR="002D6E0D" w:rsidRPr="002D6E0D" w:rsidRDefault="002D6E0D" w:rsidP="002D6E0D">
      <w:pPr>
        <w:spacing w:line="276" w:lineRule="auto"/>
        <w:rPr>
          <w:rFonts w:ascii="Calibri" w:hAnsi="Calibri"/>
        </w:rPr>
      </w:pPr>
    </w:p>
    <w:p w14:paraId="009B16F4" w14:textId="77777777" w:rsidR="002D6E0D" w:rsidRPr="002D6E0D" w:rsidRDefault="002D6E0D" w:rsidP="002D6E0D">
      <w:pPr>
        <w:spacing w:line="276" w:lineRule="auto"/>
        <w:rPr>
          <w:rFonts w:ascii="Calibri" w:hAnsi="Calibri"/>
          <w:b/>
          <w:bCs/>
        </w:rPr>
      </w:pPr>
      <w:r w:rsidRPr="002D6E0D">
        <w:rPr>
          <w:rFonts w:ascii="Calibri" w:hAnsi="Calibri"/>
          <w:b/>
          <w:bCs/>
        </w:rPr>
        <w:t>4. I should make love a lifestyle.</w:t>
      </w:r>
    </w:p>
    <w:p w14:paraId="58CC312E" w14:textId="77777777" w:rsidR="002D6E0D" w:rsidRPr="002D6E0D" w:rsidRDefault="002D6E0D" w:rsidP="002D6E0D">
      <w:pPr>
        <w:spacing w:line="276" w:lineRule="auto"/>
        <w:rPr>
          <w:rFonts w:ascii="Calibri" w:hAnsi="Calibri"/>
          <w:b/>
          <w:bCs/>
        </w:rPr>
      </w:pPr>
    </w:p>
    <w:p w14:paraId="2C87A7CD" w14:textId="77777777" w:rsidR="002D6E0D" w:rsidRPr="002D6E0D" w:rsidRDefault="002D6E0D" w:rsidP="002D6E0D">
      <w:pPr>
        <w:spacing w:line="276" w:lineRule="auto"/>
        <w:rPr>
          <w:rFonts w:ascii="Calibri" w:hAnsi="Calibri"/>
        </w:rPr>
      </w:pPr>
      <w:r w:rsidRPr="002D6E0D">
        <w:rPr>
          <w:rFonts w:ascii="Calibri" w:hAnsi="Calibri"/>
        </w:rPr>
        <w:t xml:space="preserve">You notice he says, “This is love: that we walk according to his commands. This is the command as you have heard it from the beginning: that you walk in love” (2 John 1:6). </w:t>
      </w:r>
    </w:p>
    <w:p w14:paraId="6B3D2C9A" w14:textId="77777777" w:rsidR="002D6E0D" w:rsidRPr="002D6E0D" w:rsidRDefault="002D6E0D" w:rsidP="002D6E0D">
      <w:pPr>
        <w:spacing w:line="276" w:lineRule="auto"/>
        <w:rPr>
          <w:rFonts w:ascii="Calibri" w:hAnsi="Calibri"/>
        </w:rPr>
      </w:pPr>
    </w:p>
    <w:p w14:paraId="24E4F493" w14:textId="66372DD3" w:rsidR="002D6E0D" w:rsidRPr="002D6E0D" w:rsidRDefault="002D6E0D" w:rsidP="002D6E0D">
      <w:pPr>
        <w:spacing w:line="276" w:lineRule="auto"/>
        <w:rPr>
          <w:rFonts w:ascii="Calibri" w:hAnsi="Calibri"/>
        </w:rPr>
      </w:pPr>
      <w:r w:rsidRPr="002D6E0D">
        <w:rPr>
          <w:rFonts w:ascii="Calibri" w:hAnsi="Calibri"/>
        </w:rPr>
        <w:t xml:space="preserve">Now, when scripture speaks of a walk, it's the daily traffic patterns of your life. It's the way you live. That's why Paul said in Galatians 5, “Walk in the Spirit.” </w:t>
      </w:r>
      <w:r w:rsidR="001B67FD">
        <w:rPr>
          <w:rFonts w:ascii="Calibri" w:hAnsi="Calibri"/>
        </w:rPr>
        <w:t>W</w:t>
      </w:r>
      <w:r w:rsidRPr="002D6E0D">
        <w:rPr>
          <w:rFonts w:ascii="Calibri" w:hAnsi="Calibri"/>
        </w:rPr>
        <w:t xml:space="preserve">alking in the Spirit is I'm walking in the Holy Spirit when I wake up in the morning, when I'm at the office in the afternoon, and then in the evening times I'm living in the Spirit, I'm walking in the Spirit. Well here, John says, “Walk in love.” </w:t>
      </w:r>
      <w:r w:rsidR="001B67FD">
        <w:rPr>
          <w:rFonts w:ascii="Calibri" w:hAnsi="Calibri"/>
        </w:rPr>
        <w:t>W</w:t>
      </w:r>
      <w:r w:rsidRPr="002D6E0D">
        <w:rPr>
          <w:rFonts w:ascii="Calibri" w:hAnsi="Calibri"/>
        </w:rPr>
        <w:t xml:space="preserve">alking in love means that love is the focus of my heart and my ambition on a daily basis. </w:t>
      </w:r>
    </w:p>
    <w:p w14:paraId="7E878324" w14:textId="77777777" w:rsidR="002D6E0D" w:rsidRPr="002D6E0D" w:rsidRDefault="002D6E0D" w:rsidP="002D6E0D">
      <w:pPr>
        <w:spacing w:line="276" w:lineRule="auto"/>
        <w:rPr>
          <w:rFonts w:ascii="Calibri" w:hAnsi="Calibri"/>
        </w:rPr>
      </w:pPr>
    </w:p>
    <w:p w14:paraId="2FBEF0D1" w14:textId="77777777" w:rsidR="002D6E0D" w:rsidRPr="002D6E0D" w:rsidRDefault="002D6E0D" w:rsidP="002D6E0D">
      <w:pPr>
        <w:spacing w:line="276" w:lineRule="auto"/>
        <w:rPr>
          <w:rFonts w:ascii="Calibri" w:hAnsi="Calibri"/>
        </w:rPr>
      </w:pPr>
      <w:r w:rsidRPr="002D6E0D">
        <w:rPr>
          <w:rFonts w:ascii="Calibri" w:hAnsi="Calibri"/>
        </w:rPr>
        <w:t xml:space="preserve">Ephesians 5:2 talks about this a little bit more. Paul wrote, “And walk in love, as Christ also loved us and gave himself for us.” </w:t>
      </w:r>
    </w:p>
    <w:p w14:paraId="4B295BC4" w14:textId="77777777" w:rsidR="002D6E0D" w:rsidRPr="002D6E0D" w:rsidRDefault="002D6E0D" w:rsidP="002D6E0D">
      <w:pPr>
        <w:spacing w:line="276" w:lineRule="auto"/>
        <w:rPr>
          <w:rFonts w:ascii="Calibri" w:hAnsi="Calibri"/>
        </w:rPr>
      </w:pPr>
    </w:p>
    <w:p w14:paraId="0CB23FE1" w14:textId="701BAFB9" w:rsidR="002D6E0D" w:rsidRPr="002D6E0D" w:rsidRDefault="001B67FD" w:rsidP="002D6E0D">
      <w:pPr>
        <w:spacing w:line="276" w:lineRule="auto"/>
        <w:rPr>
          <w:rFonts w:ascii="Calibri" w:hAnsi="Calibri"/>
        </w:rPr>
      </w:pPr>
      <w:r>
        <w:rPr>
          <w:rFonts w:ascii="Calibri" w:hAnsi="Calibri"/>
        </w:rPr>
        <w:t>A</w:t>
      </w:r>
      <w:r w:rsidR="002D6E0D" w:rsidRPr="002D6E0D">
        <w:rPr>
          <w:rFonts w:ascii="Calibri" w:hAnsi="Calibri"/>
        </w:rPr>
        <w:t xml:space="preserve">t the office, the coworker that you don't prefer is there, and you have to work with them. But you're walking in love. At the ballgame, the ref is doing a poor job, and you thought about punching him. But you know what? You're walking in love. At home, you're walking in love. </w:t>
      </w:r>
    </w:p>
    <w:p w14:paraId="2D494DC4" w14:textId="77777777" w:rsidR="002D6E0D" w:rsidRPr="002D6E0D" w:rsidRDefault="002D6E0D" w:rsidP="002D6E0D">
      <w:pPr>
        <w:spacing w:line="276" w:lineRule="auto"/>
        <w:rPr>
          <w:rFonts w:ascii="Calibri" w:hAnsi="Calibri"/>
        </w:rPr>
      </w:pPr>
    </w:p>
    <w:p w14:paraId="7039266D" w14:textId="77777777" w:rsidR="002D6E0D" w:rsidRPr="002D6E0D" w:rsidRDefault="002D6E0D" w:rsidP="002D6E0D">
      <w:pPr>
        <w:spacing w:line="276" w:lineRule="auto"/>
        <w:rPr>
          <w:rFonts w:ascii="Calibri" w:hAnsi="Calibri"/>
        </w:rPr>
      </w:pPr>
      <w:r w:rsidRPr="002D6E0D">
        <w:rPr>
          <w:rFonts w:ascii="Calibri" w:hAnsi="Calibri"/>
        </w:rPr>
        <w:t xml:space="preserve">Sometimes in a family, there are times where different family members are going through different things and they have to lean on each other a little bit more. Maybe one family member is sick, or one family member is having a hard time at school, or one family member is having a tough time in another regard. We have to lean on the other family members a little bit more. It's love when the family rallies together to say, “Dad's hurting a little bit. We need to hop in here and do a little bit more.” Or “Mom's having a hard time.” Or “the kids are struggling at school, so we're going to do a little more than maybe what we would normally do,” because it's love. When a home is filled with love, it's sensitive to the needs of the individuals and what is going on in that particular instance, in that family. </w:t>
      </w:r>
    </w:p>
    <w:p w14:paraId="5B8415B6" w14:textId="77777777" w:rsidR="002D6E0D" w:rsidRPr="002D6E0D" w:rsidRDefault="002D6E0D" w:rsidP="002D6E0D">
      <w:pPr>
        <w:spacing w:line="276" w:lineRule="auto"/>
        <w:rPr>
          <w:rFonts w:ascii="Calibri" w:hAnsi="Calibri"/>
        </w:rPr>
      </w:pPr>
    </w:p>
    <w:p w14:paraId="7541D988" w14:textId="77777777" w:rsidR="002D6E0D" w:rsidRPr="002D6E0D" w:rsidRDefault="002D6E0D" w:rsidP="002D6E0D">
      <w:pPr>
        <w:spacing w:line="276" w:lineRule="auto"/>
        <w:rPr>
          <w:rFonts w:ascii="Calibri" w:hAnsi="Calibri"/>
        </w:rPr>
      </w:pPr>
      <w:r w:rsidRPr="002D6E0D">
        <w:rPr>
          <w:rFonts w:ascii="Calibri" w:hAnsi="Calibri"/>
        </w:rPr>
        <w:t xml:space="preserve">In a church, people are eager to serve when someone is gone. That's love. Coming to church to worship is not a burden. It's a delight. It's a pleasure. Giving, bringing tithes is delight, it's honor, it’s good. We do so out of love. And love really, really matters. </w:t>
      </w:r>
    </w:p>
    <w:p w14:paraId="7A431E41" w14:textId="77777777" w:rsidR="002D6E0D" w:rsidRPr="002D6E0D" w:rsidRDefault="002D6E0D" w:rsidP="002D6E0D">
      <w:pPr>
        <w:spacing w:line="276" w:lineRule="auto"/>
        <w:rPr>
          <w:rFonts w:ascii="Calibri" w:hAnsi="Calibri"/>
        </w:rPr>
      </w:pPr>
    </w:p>
    <w:p w14:paraId="7BEC9A85" w14:textId="24764718" w:rsidR="002D6E0D" w:rsidRPr="002D6E0D" w:rsidRDefault="002D6E0D" w:rsidP="002D6E0D">
      <w:pPr>
        <w:spacing w:line="276" w:lineRule="auto"/>
        <w:rPr>
          <w:rFonts w:ascii="Calibri" w:hAnsi="Calibri"/>
        </w:rPr>
      </w:pPr>
      <w:r w:rsidRPr="002D6E0D">
        <w:rPr>
          <w:rFonts w:ascii="Calibri" w:hAnsi="Calibri"/>
        </w:rPr>
        <w:t xml:space="preserve">I should never grow tired of love. I should practice love in all my relationships. I should express my love by following Jesus' commands. I should make love a lifestyle as I walk in love. When we </w:t>
      </w:r>
      <w:r w:rsidRPr="002D6E0D">
        <w:rPr>
          <w:rFonts w:ascii="Calibri" w:hAnsi="Calibri"/>
        </w:rPr>
        <w:lastRenderedPageBreak/>
        <w:t xml:space="preserve">do that, we begin to elevate the power of love. We begin to echo the writings of the disciple John that said, “Let us love one another.” </w:t>
      </w:r>
    </w:p>
    <w:p w14:paraId="3EF0EAB6" w14:textId="77777777" w:rsidR="002D6E0D" w:rsidRPr="002D6E0D" w:rsidRDefault="002D6E0D" w:rsidP="002D6E0D">
      <w:pPr>
        <w:spacing w:line="276" w:lineRule="auto"/>
        <w:rPr>
          <w:rFonts w:ascii="Calibri" w:hAnsi="Calibri"/>
        </w:rPr>
      </w:pPr>
    </w:p>
    <w:p w14:paraId="3B690E7A" w14:textId="77777777" w:rsidR="002D6E0D" w:rsidRPr="002D6E0D" w:rsidRDefault="002D6E0D" w:rsidP="002D6E0D">
      <w:pPr>
        <w:spacing w:line="276" w:lineRule="auto"/>
        <w:rPr>
          <w:rFonts w:ascii="Calibri" w:hAnsi="Calibri"/>
        </w:rPr>
      </w:pPr>
      <w:r w:rsidRPr="002D6E0D">
        <w:rPr>
          <w:rFonts w:ascii="Calibri" w:hAnsi="Calibri"/>
        </w:rPr>
        <w:t>Can we pray together? Let's bow together for just a moment.</w:t>
      </w:r>
    </w:p>
    <w:p w14:paraId="485D274D" w14:textId="77777777" w:rsidR="002D6E0D" w:rsidRPr="002D6E0D" w:rsidRDefault="002D6E0D" w:rsidP="002D6E0D">
      <w:pPr>
        <w:spacing w:line="276" w:lineRule="auto"/>
        <w:rPr>
          <w:rFonts w:ascii="Calibri" w:hAnsi="Calibri"/>
        </w:rPr>
      </w:pPr>
    </w:p>
    <w:p w14:paraId="38B98BAA" w14:textId="77777777" w:rsidR="002D6E0D" w:rsidRPr="002D6E0D" w:rsidRDefault="002D6E0D" w:rsidP="002D6E0D">
      <w:pPr>
        <w:spacing w:line="276" w:lineRule="auto"/>
        <w:rPr>
          <w:rFonts w:ascii="Calibri" w:hAnsi="Calibri"/>
          <w:sz w:val="28"/>
          <w:szCs w:val="28"/>
        </w:rPr>
      </w:pPr>
      <w:r w:rsidRPr="002D6E0D">
        <w:rPr>
          <w:rFonts w:ascii="Calibri" w:hAnsi="Calibri"/>
        </w:rPr>
        <w:br w:type="page"/>
      </w:r>
      <w:r w:rsidRPr="002D6E0D">
        <w:rPr>
          <w:rFonts w:ascii="Calibri" w:hAnsi="Calibri"/>
          <w:b/>
          <w:bCs/>
          <w:sz w:val="28"/>
          <w:szCs w:val="28"/>
          <w:u w:val="single"/>
        </w:rPr>
        <w:lastRenderedPageBreak/>
        <w:t>OUTLINE</w:t>
      </w:r>
    </w:p>
    <w:p w14:paraId="412FD8AB" w14:textId="77777777" w:rsidR="002D6E0D" w:rsidRPr="002D6E0D" w:rsidRDefault="002D6E0D" w:rsidP="002D6E0D">
      <w:pPr>
        <w:spacing w:line="276" w:lineRule="auto"/>
        <w:rPr>
          <w:rFonts w:ascii="Calibri" w:hAnsi="Calibri"/>
        </w:rPr>
      </w:pPr>
    </w:p>
    <w:p w14:paraId="6397DEC7" w14:textId="77777777" w:rsidR="002D6E0D" w:rsidRPr="002D6E0D" w:rsidRDefault="002D6E0D" w:rsidP="002D6E0D">
      <w:pPr>
        <w:spacing w:line="276" w:lineRule="auto"/>
        <w:rPr>
          <w:rFonts w:ascii="Calibri" w:hAnsi="Calibri"/>
        </w:rPr>
      </w:pPr>
      <w:r w:rsidRPr="002D6E0D">
        <w:rPr>
          <w:rFonts w:ascii="Calibri" w:hAnsi="Calibri"/>
        </w:rPr>
        <w:t xml:space="preserve">I was very glad to find some of your children walking in truth, in keeping with a command we have received from the </w:t>
      </w:r>
      <w:proofErr w:type="gramStart"/>
      <w:r w:rsidRPr="002D6E0D">
        <w:rPr>
          <w:rFonts w:ascii="Calibri" w:hAnsi="Calibri"/>
        </w:rPr>
        <w:t>Father</w:t>
      </w:r>
      <w:proofErr w:type="gramEnd"/>
      <w:r w:rsidRPr="002D6E0D">
        <w:rPr>
          <w:rFonts w:ascii="Calibri" w:hAnsi="Calibri"/>
        </w:rPr>
        <w:t>. 5 So now I ask you, dear lady—not as if I were writing you a new command, but one we have had from the beginning—that we love one another. 6 This is love: that we walk according to his commands. This is the command as you have heard it from the beginning: that you walk in love.</w:t>
      </w:r>
      <w:r w:rsidRPr="002D6E0D">
        <w:rPr>
          <w:rFonts w:ascii="Calibri" w:hAnsi="Calibri"/>
        </w:rPr>
        <w:br/>
        <w:t>2 John 1:4-6 (CSB)</w:t>
      </w:r>
    </w:p>
    <w:p w14:paraId="544A5D25" w14:textId="77777777" w:rsidR="002D6E0D" w:rsidRPr="002D6E0D" w:rsidRDefault="002D6E0D" w:rsidP="002D6E0D">
      <w:pPr>
        <w:spacing w:line="276" w:lineRule="auto"/>
        <w:rPr>
          <w:rFonts w:ascii="Calibri" w:hAnsi="Calibri"/>
          <w:b/>
          <w:bCs/>
        </w:rPr>
      </w:pPr>
    </w:p>
    <w:p w14:paraId="43E44103" w14:textId="689228CD" w:rsidR="002D6E0D" w:rsidRPr="002D6E0D" w:rsidRDefault="002D6E0D" w:rsidP="002D6E0D">
      <w:pPr>
        <w:spacing w:line="276" w:lineRule="auto"/>
        <w:rPr>
          <w:rFonts w:ascii="Calibri" w:hAnsi="Calibri"/>
        </w:rPr>
      </w:pPr>
      <w:r w:rsidRPr="002D6E0D">
        <w:rPr>
          <w:rFonts w:ascii="Calibri" w:hAnsi="Calibri"/>
          <w:b/>
          <w:bCs/>
        </w:rPr>
        <w:t>1. I should never grow tired of love</w:t>
      </w:r>
      <w:r w:rsidR="001B67FD">
        <w:rPr>
          <w:rFonts w:ascii="Calibri" w:hAnsi="Calibri"/>
          <w:b/>
          <w:bCs/>
        </w:rPr>
        <w:t>.</w:t>
      </w:r>
      <w:r w:rsidRPr="002D6E0D">
        <w:rPr>
          <w:rFonts w:ascii="Calibri" w:hAnsi="Calibri"/>
          <w:b/>
          <w:bCs/>
        </w:rPr>
        <w:br/>
      </w:r>
      <w:r w:rsidRPr="002D6E0D">
        <w:rPr>
          <w:rFonts w:ascii="Calibri" w:hAnsi="Calibri"/>
        </w:rPr>
        <w:br/>
        <w:t>So now I ask you, dear lady—not as if I were writing you a new command, but one we have had from the beginning—that we love one another. 2 John 1:5 (CSB)</w:t>
      </w:r>
    </w:p>
    <w:p w14:paraId="269EF180" w14:textId="77777777" w:rsidR="002D6E0D" w:rsidRPr="002D6E0D" w:rsidRDefault="002D6E0D" w:rsidP="002D6E0D">
      <w:pPr>
        <w:spacing w:line="276" w:lineRule="auto"/>
        <w:rPr>
          <w:rFonts w:ascii="Calibri" w:hAnsi="Calibri"/>
          <w:b/>
          <w:bCs/>
        </w:rPr>
      </w:pPr>
    </w:p>
    <w:p w14:paraId="3AA37412" w14:textId="4A342C72" w:rsidR="002D6E0D" w:rsidRPr="002D6E0D" w:rsidRDefault="002D6E0D" w:rsidP="002D6E0D">
      <w:pPr>
        <w:spacing w:line="276" w:lineRule="auto"/>
        <w:rPr>
          <w:rFonts w:ascii="Calibri" w:hAnsi="Calibri"/>
        </w:rPr>
      </w:pPr>
      <w:r w:rsidRPr="002D6E0D">
        <w:rPr>
          <w:rFonts w:ascii="Calibri" w:hAnsi="Calibri"/>
          <w:b/>
          <w:bCs/>
        </w:rPr>
        <w:t>2. I should practice love in all my relationships</w:t>
      </w:r>
      <w:r w:rsidR="001B67FD">
        <w:rPr>
          <w:rFonts w:ascii="Calibri" w:hAnsi="Calibri"/>
          <w:b/>
          <w:bCs/>
        </w:rPr>
        <w:t>.</w:t>
      </w:r>
      <w:r w:rsidRPr="002D6E0D">
        <w:rPr>
          <w:rFonts w:ascii="Calibri" w:hAnsi="Calibri"/>
          <w:b/>
          <w:bCs/>
        </w:rPr>
        <w:br/>
      </w:r>
      <w:r w:rsidRPr="002D6E0D">
        <w:rPr>
          <w:rFonts w:ascii="Calibri" w:hAnsi="Calibri"/>
        </w:rPr>
        <w:br/>
        <w:t>So now I ask you, dear lady—not as if I were writing you a new command, but one we have had from the beginning—that we love one another. 2 John 1:5 (CSB)</w:t>
      </w:r>
    </w:p>
    <w:p w14:paraId="2BA8B5B3" w14:textId="77777777" w:rsidR="002D6E0D" w:rsidRPr="002D6E0D" w:rsidRDefault="002D6E0D" w:rsidP="002D6E0D">
      <w:pPr>
        <w:spacing w:line="276" w:lineRule="auto"/>
        <w:rPr>
          <w:rFonts w:ascii="Calibri" w:hAnsi="Calibri"/>
        </w:rPr>
      </w:pPr>
    </w:p>
    <w:p w14:paraId="024F61BB" w14:textId="77777777" w:rsidR="002D6E0D" w:rsidRPr="002D6E0D" w:rsidRDefault="002D6E0D" w:rsidP="002D6E0D">
      <w:pPr>
        <w:spacing w:line="276" w:lineRule="auto"/>
        <w:rPr>
          <w:rFonts w:ascii="Calibri" w:hAnsi="Calibri"/>
        </w:rPr>
      </w:pPr>
      <w:r w:rsidRPr="002D6E0D">
        <w:rPr>
          <w:rFonts w:ascii="Calibri" w:hAnsi="Calibri"/>
        </w:rPr>
        <w:t>This is my command: Love one another as I have loved you. John 15:12 (CSB)</w:t>
      </w:r>
    </w:p>
    <w:p w14:paraId="3A650446" w14:textId="77777777" w:rsidR="002D6E0D" w:rsidRPr="002D6E0D" w:rsidRDefault="002D6E0D" w:rsidP="002D6E0D">
      <w:pPr>
        <w:spacing w:line="276" w:lineRule="auto"/>
        <w:rPr>
          <w:rFonts w:ascii="Calibri" w:hAnsi="Calibri"/>
          <w:b/>
          <w:bCs/>
        </w:rPr>
      </w:pPr>
    </w:p>
    <w:p w14:paraId="5061B3E5" w14:textId="4E99E170" w:rsidR="002D6E0D" w:rsidRPr="002D6E0D" w:rsidRDefault="002D6E0D" w:rsidP="002D6E0D">
      <w:pPr>
        <w:spacing w:line="276" w:lineRule="auto"/>
        <w:rPr>
          <w:rFonts w:ascii="Calibri" w:hAnsi="Calibri"/>
          <w:b/>
          <w:bCs/>
        </w:rPr>
      </w:pPr>
      <w:r w:rsidRPr="002D6E0D">
        <w:rPr>
          <w:rFonts w:ascii="Calibri" w:hAnsi="Calibri"/>
          <w:b/>
          <w:bCs/>
        </w:rPr>
        <w:t>3. I should express love by following Jesus’ commands</w:t>
      </w:r>
      <w:r w:rsidR="001B67FD">
        <w:rPr>
          <w:rFonts w:ascii="Calibri" w:hAnsi="Calibri"/>
          <w:b/>
          <w:bCs/>
        </w:rPr>
        <w:t>.</w:t>
      </w:r>
    </w:p>
    <w:p w14:paraId="4F3F2717" w14:textId="77777777" w:rsidR="002D6E0D" w:rsidRPr="002D6E0D" w:rsidRDefault="002D6E0D" w:rsidP="002D6E0D">
      <w:pPr>
        <w:spacing w:line="276" w:lineRule="auto"/>
        <w:rPr>
          <w:rFonts w:ascii="Calibri" w:hAnsi="Calibri"/>
        </w:rPr>
      </w:pPr>
    </w:p>
    <w:p w14:paraId="44CB8176" w14:textId="77777777" w:rsidR="002D6E0D" w:rsidRPr="002D6E0D" w:rsidRDefault="002D6E0D" w:rsidP="002D6E0D">
      <w:pPr>
        <w:spacing w:line="276" w:lineRule="auto"/>
        <w:rPr>
          <w:rFonts w:ascii="Calibri" w:hAnsi="Calibri"/>
        </w:rPr>
      </w:pPr>
      <w:r w:rsidRPr="002D6E0D">
        <w:rPr>
          <w:rFonts w:ascii="Calibri" w:hAnsi="Calibri"/>
        </w:rPr>
        <w:t>This is love: that we walk according to his commands. This is the command as you have heard it from the beginning: that you walk in love. 2 John 1:6 (CSB)</w:t>
      </w:r>
    </w:p>
    <w:p w14:paraId="4E32591E" w14:textId="77777777" w:rsidR="002D6E0D" w:rsidRPr="002D6E0D" w:rsidRDefault="002D6E0D" w:rsidP="002D6E0D">
      <w:pPr>
        <w:spacing w:line="276" w:lineRule="auto"/>
        <w:rPr>
          <w:rFonts w:ascii="Calibri" w:hAnsi="Calibri"/>
        </w:rPr>
      </w:pPr>
    </w:p>
    <w:p w14:paraId="7C91B826" w14:textId="77777777" w:rsidR="002D6E0D" w:rsidRPr="002D6E0D" w:rsidRDefault="002D6E0D" w:rsidP="002D6E0D">
      <w:pPr>
        <w:spacing w:line="276" w:lineRule="auto"/>
        <w:rPr>
          <w:rFonts w:ascii="Calibri" w:hAnsi="Calibri"/>
        </w:rPr>
      </w:pPr>
      <w:r w:rsidRPr="002D6E0D">
        <w:rPr>
          <w:rFonts w:ascii="Calibri" w:hAnsi="Calibri"/>
        </w:rPr>
        <w:t>Loving God means keeping his commandments, and his commandments are not burdensome. 1 John 5:13 (NLT)</w:t>
      </w:r>
    </w:p>
    <w:p w14:paraId="7D528B5A" w14:textId="77777777" w:rsidR="002D6E0D" w:rsidRPr="002D6E0D" w:rsidRDefault="002D6E0D" w:rsidP="002D6E0D">
      <w:pPr>
        <w:spacing w:line="276" w:lineRule="auto"/>
        <w:rPr>
          <w:rFonts w:ascii="Calibri" w:hAnsi="Calibri"/>
        </w:rPr>
      </w:pPr>
    </w:p>
    <w:p w14:paraId="62B8FE25" w14:textId="77777777" w:rsidR="002D6E0D" w:rsidRPr="002D6E0D" w:rsidRDefault="002D6E0D" w:rsidP="002D6E0D">
      <w:pPr>
        <w:spacing w:line="276" w:lineRule="auto"/>
        <w:rPr>
          <w:rFonts w:ascii="Calibri" w:hAnsi="Calibri"/>
        </w:rPr>
      </w:pPr>
      <w:r w:rsidRPr="002D6E0D">
        <w:rPr>
          <w:rFonts w:ascii="Calibri" w:hAnsi="Calibri"/>
        </w:rPr>
        <w:t>A new command I give you: Love one another. As I have loved you, so you must love one another. John 13:34 (NIV)</w:t>
      </w:r>
    </w:p>
    <w:p w14:paraId="6DFAB46B" w14:textId="77777777" w:rsidR="002D6E0D" w:rsidRPr="002D6E0D" w:rsidRDefault="002D6E0D" w:rsidP="002D6E0D">
      <w:pPr>
        <w:spacing w:line="276" w:lineRule="auto"/>
        <w:rPr>
          <w:rFonts w:ascii="Calibri" w:hAnsi="Calibri"/>
          <w:b/>
          <w:bCs/>
        </w:rPr>
      </w:pPr>
    </w:p>
    <w:p w14:paraId="45E86B0D" w14:textId="006A5F3B" w:rsidR="002D6E0D" w:rsidRPr="002D6E0D" w:rsidRDefault="002D6E0D" w:rsidP="002D6E0D">
      <w:pPr>
        <w:spacing w:line="276" w:lineRule="auto"/>
        <w:rPr>
          <w:rFonts w:ascii="Calibri" w:hAnsi="Calibri"/>
        </w:rPr>
      </w:pPr>
      <w:r w:rsidRPr="002D6E0D">
        <w:rPr>
          <w:rFonts w:ascii="Calibri" w:hAnsi="Calibri"/>
          <w:b/>
          <w:bCs/>
        </w:rPr>
        <w:t>4. I should make love a lifestyle</w:t>
      </w:r>
      <w:r w:rsidR="001B67FD">
        <w:rPr>
          <w:rFonts w:ascii="Calibri" w:hAnsi="Calibri"/>
          <w:b/>
          <w:bCs/>
        </w:rPr>
        <w:t>.</w:t>
      </w:r>
      <w:r w:rsidRPr="002D6E0D">
        <w:rPr>
          <w:rFonts w:ascii="Calibri" w:hAnsi="Calibri"/>
          <w:b/>
          <w:bCs/>
        </w:rPr>
        <w:br/>
      </w:r>
      <w:r w:rsidRPr="002D6E0D">
        <w:rPr>
          <w:rFonts w:ascii="Calibri" w:hAnsi="Calibri"/>
        </w:rPr>
        <w:br/>
        <w:t>This is love: that we walk according to his commands. This is the command as you have heard it from the beginning: that you walk in love. 2 John 1:6 (CSB)</w:t>
      </w:r>
    </w:p>
    <w:p w14:paraId="005FA712" w14:textId="77777777" w:rsidR="002D6E0D" w:rsidRPr="002D6E0D" w:rsidRDefault="002D6E0D" w:rsidP="002D6E0D">
      <w:pPr>
        <w:spacing w:line="276" w:lineRule="auto"/>
        <w:rPr>
          <w:rFonts w:ascii="Calibri" w:hAnsi="Calibri"/>
        </w:rPr>
      </w:pPr>
    </w:p>
    <w:p w14:paraId="70990CBE" w14:textId="77777777" w:rsidR="002D6E0D" w:rsidRPr="002D6E0D" w:rsidRDefault="002D6E0D" w:rsidP="002D6E0D">
      <w:pPr>
        <w:spacing w:line="276" w:lineRule="auto"/>
        <w:rPr>
          <w:rFonts w:ascii="Calibri" w:hAnsi="Calibri"/>
        </w:rPr>
      </w:pPr>
      <w:r w:rsidRPr="002D6E0D">
        <w:rPr>
          <w:rFonts w:ascii="Calibri" w:hAnsi="Calibri"/>
        </w:rPr>
        <w:lastRenderedPageBreak/>
        <w:t>And walk in love, as Christ also loved us and gave himself for us, a sacrificial and fragrant offering to God. Ephesians 5:2 (CSB)</w:t>
      </w:r>
    </w:p>
    <w:p w14:paraId="3A8ABF80" w14:textId="77777777" w:rsidR="00F81C0F" w:rsidRPr="0091120A" w:rsidRDefault="00F81C0F" w:rsidP="009E4AB7">
      <w:pPr>
        <w:spacing w:line="276" w:lineRule="auto"/>
        <w:rPr>
          <w:rFonts w:ascii="Calibri" w:hAnsi="Calibri"/>
        </w:rPr>
      </w:pPr>
    </w:p>
    <w:p w14:paraId="77E157B4" w14:textId="77777777" w:rsidR="00E01194" w:rsidRPr="00D2027F" w:rsidRDefault="00E01194" w:rsidP="009E4AB7">
      <w:pPr>
        <w:spacing w:line="276" w:lineRule="auto"/>
        <w:rPr>
          <w:rFonts w:ascii="Calibri" w:hAnsi="Calibri"/>
        </w:rPr>
      </w:pPr>
    </w:p>
    <w:p w14:paraId="1AEE9C2A" w14:textId="77777777" w:rsidR="00D2027F" w:rsidRDefault="00D2027F" w:rsidP="009E4AB7">
      <w:pPr>
        <w:spacing w:line="276" w:lineRule="auto"/>
        <w:rPr>
          <w:rFonts w:ascii="Calibri" w:hAnsi="Calibri"/>
          <w:b/>
          <w:bCs/>
        </w:rPr>
      </w:pPr>
    </w:p>
    <w:p w14:paraId="4EE9AFD4" w14:textId="77777777" w:rsidR="00D2027F" w:rsidRPr="00D2027F" w:rsidRDefault="00D2027F" w:rsidP="009E4AB7">
      <w:pPr>
        <w:spacing w:line="276" w:lineRule="auto"/>
        <w:rPr>
          <w:rFonts w:ascii="Calibri" w:hAnsi="Calibri"/>
          <w:b/>
          <w:bCs/>
        </w:rPr>
      </w:pPr>
    </w:p>
    <w:p w14:paraId="760B372C" w14:textId="77777777" w:rsidR="00185CA0" w:rsidRDefault="00185CA0" w:rsidP="009E4AB7">
      <w:pPr>
        <w:spacing w:line="276" w:lineRule="auto"/>
        <w:rPr>
          <w:rFonts w:ascii="Calibri" w:hAnsi="Calibri"/>
          <w:b/>
          <w:bCs/>
        </w:rPr>
      </w:pPr>
    </w:p>
    <w:p w14:paraId="2750870D" w14:textId="77777777" w:rsidR="00185CA0" w:rsidRPr="00185CA0" w:rsidRDefault="00185CA0" w:rsidP="009E4AB7">
      <w:pPr>
        <w:spacing w:line="276" w:lineRule="auto"/>
        <w:rPr>
          <w:rFonts w:ascii="Calibri" w:hAnsi="Calibri"/>
        </w:rPr>
      </w:pPr>
    </w:p>
    <w:p w14:paraId="5759BF22" w14:textId="77777777" w:rsidR="009417A7" w:rsidRDefault="009417A7" w:rsidP="009E4AB7">
      <w:pPr>
        <w:spacing w:line="276" w:lineRule="auto"/>
        <w:rPr>
          <w:rFonts w:ascii="Calibri" w:hAnsi="Calibri"/>
        </w:rPr>
      </w:pPr>
    </w:p>
    <w:p w14:paraId="29066B25" w14:textId="77777777" w:rsidR="009417A7" w:rsidRDefault="009417A7" w:rsidP="009E4AB7">
      <w:pPr>
        <w:spacing w:line="276" w:lineRule="auto"/>
        <w:rPr>
          <w:rFonts w:ascii="Calibri" w:hAnsi="Calibri"/>
        </w:rPr>
      </w:pPr>
    </w:p>
    <w:p w14:paraId="76494494" w14:textId="77777777" w:rsidR="009417A7" w:rsidRDefault="009417A7" w:rsidP="009E4AB7">
      <w:pPr>
        <w:spacing w:line="276" w:lineRule="auto"/>
        <w:rPr>
          <w:rFonts w:ascii="Calibri" w:hAnsi="Calibri"/>
        </w:rPr>
      </w:pPr>
    </w:p>
    <w:p w14:paraId="73D8CF4F" w14:textId="77777777" w:rsidR="009417A7" w:rsidRDefault="009417A7" w:rsidP="009E4AB7">
      <w:pPr>
        <w:spacing w:line="276" w:lineRule="auto"/>
        <w:rPr>
          <w:rFonts w:ascii="Calibri" w:hAnsi="Calibri"/>
        </w:rPr>
      </w:pPr>
    </w:p>
    <w:p w14:paraId="5F95F91E" w14:textId="77777777" w:rsidR="009D7446" w:rsidRDefault="009D7446" w:rsidP="009E4AB7">
      <w:pPr>
        <w:spacing w:line="276" w:lineRule="auto"/>
        <w:rPr>
          <w:rFonts w:ascii="Calibri" w:hAnsi="Calibri"/>
        </w:rPr>
      </w:pPr>
    </w:p>
    <w:p w14:paraId="1782D1A3" w14:textId="77777777" w:rsidR="009D7446" w:rsidRPr="00BD63AF" w:rsidRDefault="009D7446" w:rsidP="009E4AB7">
      <w:pPr>
        <w:spacing w:line="276" w:lineRule="auto"/>
        <w:rPr>
          <w:rFonts w:ascii="Calibri" w:hAnsi="Calibri" w:cs="Calibri"/>
        </w:rPr>
      </w:pPr>
    </w:p>
    <w:sectPr w:rsidR="009D7446" w:rsidRPr="00BD63A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325D" w14:textId="77777777" w:rsidR="000D6389" w:rsidRDefault="000D6389">
      <w:r>
        <w:separator/>
      </w:r>
    </w:p>
  </w:endnote>
  <w:endnote w:type="continuationSeparator" w:id="0">
    <w:p w14:paraId="70EC4EEA" w14:textId="77777777" w:rsidR="000D6389" w:rsidRDefault="000D6389">
      <w:r>
        <w:continuationSeparator/>
      </w:r>
    </w:p>
  </w:endnote>
  <w:endnote w:type="continuationNotice" w:id="1">
    <w:p w14:paraId="6DD763E1" w14:textId="77777777" w:rsidR="000D6389" w:rsidRDefault="000D6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FE0D" w14:textId="77777777" w:rsidR="00AB231F" w:rsidRDefault="00AB2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4839" w14:textId="77777777" w:rsidR="005E7A87" w:rsidRDefault="000D064C" w:rsidP="00E001F4">
    <w:pPr>
      <w:pStyle w:val="Footer"/>
      <w:jc w:val="right"/>
    </w:pPr>
    <w:r>
      <w:tab/>
    </w:r>
  </w:p>
  <w:p w14:paraId="071AB623" w14:textId="77777777" w:rsidR="000D064C" w:rsidRPr="00E001F4" w:rsidRDefault="005E7A87" w:rsidP="00E001F4">
    <w:pPr>
      <w:pStyle w:val="Footer"/>
      <w:jc w:val="right"/>
      <w:rPr>
        <w:rFonts w:ascii="Calibri" w:hAnsi="Calibri"/>
      </w:rPr>
    </w:pPr>
    <w:r>
      <w:tab/>
    </w:r>
    <w:proofErr w:type="spellStart"/>
    <w:r w:rsidR="00AB5DAA">
      <w:rPr>
        <w:rFonts w:ascii="Calibri" w:hAnsi="Calibri"/>
        <w:b/>
        <w:bCs/>
      </w:rPr>
      <w:t>Faves</w:t>
    </w:r>
    <w:proofErr w:type="spellEnd"/>
    <w:r w:rsidR="000D064C" w:rsidRPr="00E001F4">
      <w:rPr>
        <w:rFonts w:ascii="Calibri" w:hAnsi="Calibri"/>
        <w:b/>
        <w:bCs/>
      </w:rPr>
      <w:t>—</w:t>
    </w:r>
    <w:r w:rsidR="00AB5DAA">
      <w:rPr>
        <w:rFonts w:ascii="Calibri" w:hAnsi="Calibri"/>
        <w:b/>
        <w:bCs/>
      </w:rPr>
      <w:t>Love Matters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26CA00E8"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9E6E" w14:textId="77777777" w:rsidR="00AB231F" w:rsidRDefault="00AB2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FACB" w14:textId="77777777" w:rsidR="000D6389" w:rsidRDefault="000D6389">
      <w:r>
        <w:separator/>
      </w:r>
    </w:p>
  </w:footnote>
  <w:footnote w:type="continuationSeparator" w:id="0">
    <w:p w14:paraId="4B9DB4AC" w14:textId="77777777" w:rsidR="000D6389" w:rsidRDefault="000D6389">
      <w:r>
        <w:continuationSeparator/>
      </w:r>
    </w:p>
  </w:footnote>
  <w:footnote w:type="continuationNotice" w:id="1">
    <w:p w14:paraId="4A72AE86" w14:textId="77777777" w:rsidR="000D6389" w:rsidRDefault="000D6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4749C"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957DC" w14:textId="77777777" w:rsidR="000D064C" w:rsidRDefault="000D064C">
    <w:pPr>
      <w:pStyle w:val="Header"/>
    </w:pPr>
  </w:p>
  <w:p w14:paraId="335C45A6"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0EA7" w14:textId="77777777" w:rsidR="005E7A87" w:rsidRDefault="005E7A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4D248D"/>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389"/>
    <w:rsid w:val="000D6515"/>
    <w:rsid w:val="000E5645"/>
    <w:rsid w:val="000F352B"/>
    <w:rsid w:val="000F3E99"/>
    <w:rsid w:val="000F78CC"/>
    <w:rsid w:val="00100E61"/>
    <w:rsid w:val="00101707"/>
    <w:rsid w:val="00115B54"/>
    <w:rsid w:val="001307E2"/>
    <w:rsid w:val="00134671"/>
    <w:rsid w:val="00135D5D"/>
    <w:rsid w:val="001822A0"/>
    <w:rsid w:val="00185CA0"/>
    <w:rsid w:val="001903F1"/>
    <w:rsid w:val="001A2F4C"/>
    <w:rsid w:val="001A4038"/>
    <w:rsid w:val="001B67FD"/>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510A"/>
    <w:rsid w:val="002D3E02"/>
    <w:rsid w:val="002D48A8"/>
    <w:rsid w:val="002D6E0D"/>
    <w:rsid w:val="002D6FF3"/>
    <w:rsid w:val="002E1AD4"/>
    <w:rsid w:val="002F3A62"/>
    <w:rsid w:val="002F6231"/>
    <w:rsid w:val="00313F0F"/>
    <w:rsid w:val="00327235"/>
    <w:rsid w:val="003351DD"/>
    <w:rsid w:val="003360D2"/>
    <w:rsid w:val="0034188B"/>
    <w:rsid w:val="00346C31"/>
    <w:rsid w:val="00386B56"/>
    <w:rsid w:val="00394E73"/>
    <w:rsid w:val="00397EA2"/>
    <w:rsid w:val="003D2E36"/>
    <w:rsid w:val="003E0C7C"/>
    <w:rsid w:val="003E3313"/>
    <w:rsid w:val="003F23DC"/>
    <w:rsid w:val="003F6FC6"/>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D248D"/>
    <w:rsid w:val="004E7372"/>
    <w:rsid w:val="00504A84"/>
    <w:rsid w:val="005135BB"/>
    <w:rsid w:val="00514E43"/>
    <w:rsid w:val="005250E7"/>
    <w:rsid w:val="00554E4A"/>
    <w:rsid w:val="00582FFE"/>
    <w:rsid w:val="00585F84"/>
    <w:rsid w:val="005922EB"/>
    <w:rsid w:val="005B2103"/>
    <w:rsid w:val="005B43AA"/>
    <w:rsid w:val="005B5A7B"/>
    <w:rsid w:val="005D45B6"/>
    <w:rsid w:val="005D6FC7"/>
    <w:rsid w:val="005E1B8C"/>
    <w:rsid w:val="005E3D64"/>
    <w:rsid w:val="005E7A87"/>
    <w:rsid w:val="00615CF9"/>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5024A"/>
    <w:rsid w:val="007630E7"/>
    <w:rsid w:val="00791189"/>
    <w:rsid w:val="007960BA"/>
    <w:rsid w:val="007A6325"/>
    <w:rsid w:val="007C5C95"/>
    <w:rsid w:val="007E1319"/>
    <w:rsid w:val="007F5E3F"/>
    <w:rsid w:val="008073BF"/>
    <w:rsid w:val="008356BD"/>
    <w:rsid w:val="0084063F"/>
    <w:rsid w:val="00870C4A"/>
    <w:rsid w:val="00872B1A"/>
    <w:rsid w:val="00890144"/>
    <w:rsid w:val="00894E92"/>
    <w:rsid w:val="00895E2E"/>
    <w:rsid w:val="008B653B"/>
    <w:rsid w:val="008C653F"/>
    <w:rsid w:val="008D62A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A6F53"/>
    <w:rsid w:val="00AB12C5"/>
    <w:rsid w:val="00AB231F"/>
    <w:rsid w:val="00AB5DAA"/>
    <w:rsid w:val="00AC1B83"/>
    <w:rsid w:val="00AF468A"/>
    <w:rsid w:val="00B03B8B"/>
    <w:rsid w:val="00B10327"/>
    <w:rsid w:val="00B158DB"/>
    <w:rsid w:val="00B3092B"/>
    <w:rsid w:val="00B40364"/>
    <w:rsid w:val="00B54C76"/>
    <w:rsid w:val="00B56A4D"/>
    <w:rsid w:val="00B604D0"/>
    <w:rsid w:val="00B92770"/>
    <w:rsid w:val="00BA7A74"/>
    <w:rsid w:val="00BC10B4"/>
    <w:rsid w:val="00BD145D"/>
    <w:rsid w:val="00BD21E1"/>
    <w:rsid w:val="00BD63AF"/>
    <w:rsid w:val="00BE35BE"/>
    <w:rsid w:val="00BF7F06"/>
    <w:rsid w:val="00C01D01"/>
    <w:rsid w:val="00C133CA"/>
    <w:rsid w:val="00C21AF8"/>
    <w:rsid w:val="00C251B8"/>
    <w:rsid w:val="00C56C0E"/>
    <w:rsid w:val="00C64E5E"/>
    <w:rsid w:val="00C86674"/>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41C1A"/>
    <w:rsid w:val="00E53191"/>
    <w:rsid w:val="00E56D30"/>
    <w:rsid w:val="00E64AE0"/>
    <w:rsid w:val="00E667AB"/>
    <w:rsid w:val="00E75A9B"/>
    <w:rsid w:val="00E86F02"/>
    <w:rsid w:val="00E91EAD"/>
    <w:rsid w:val="00EA0155"/>
    <w:rsid w:val="00EF1491"/>
    <w:rsid w:val="00EF1DC2"/>
    <w:rsid w:val="00F07ABA"/>
    <w:rsid w:val="00F110E3"/>
    <w:rsid w:val="00F152F0"/>
    <w:rsid w:val="00F31FAF"/>
    <w:rsid w:val="00F3234E"/>
    <w:rsid w:val="00F36CB1"/>
    <w:rsid w:val="00F417EF"/>
    <w:rsid w:val="00F45E78"/>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55C6BD"/>
  <w15:chartTrackingRefBased/>
  <w15:docId w15:val="{9AB8F178-2459-4348-828E-BA41388D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rsid w:val="001C6DAF"/>
    <w:rPr>
      <w:color w:val="0000FF"/>
      <w:u w:val="single"/>
    </w:rPr>
  </w:style>
  <w:style w:type="character" w:styleId="FollowedHyperlink">
    <w:name w:val="FollowedHyperlink"/>
    <w:rsid w:val="001903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heller/Downloads/Faves%20-%20Love%20Matt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Faves - Love Matters.dotx</Template>
  <TotalTime>19</TotalTime>
  <Pages>11</Pages>
  <Words>3075</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2021-02-04T17:41:00Z</cp:lastPrinted>
  <dcterms:created xsi:type="dcterms:W3CDTF">2022-11-18T03:45:00Z</dcterms:created>
  <dcterms:modified xsi:type="dcterms:W3CDTF">2022-11-28T18:01:00Z</dcterms:modified>
  <cp:category/>
</cp:coreProperties>
</file>